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594E3839"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w:t>
      </w:r>
      <w:r w:rsidR="00C24B11">
        <w:rPr>
          <w:rFonts w:eastAsia="游明朝" w:hint="eastAsia"/>
          <w:b/>
          <w:noProof/>
          <w:sz w:val="24"/>
          <w:lang w:eastAsia="ja-JP"/>
        </w:rPr>
        <w:t>2</w:t>
      </w:r>
      <w:r>
        <w:rPr>
          <w:b/>
          <w:i/>
          <w:noProof/>
          <w:sz w:val="28"/>
        </w:rPr>
        <w:tab/>
      </w:r>
      <w:r w:rsidR="00FA3CC5" w:rsidRPr="00FA3CC5">
        <w:rPr>
          <w:rFonts w:eastAsia="游明朝"/>
          <w:b/>
          <w:bCs/>
          <w:noProof/>
          <w:sz w:val="24"/>
          <w:lang w:eastAsia="ja-JP"/>
        </w:rPr>
        <w:t>C4-255223</w:t>
      </w:r>
    </w:p>
    <w:p w14:paraId="79BB13A5" w14:textId="77777777" w:rsidR="008B33FB" w:rsidRPr="008B33FB" w:rsidRDefault="008B33FB" w:rsidP="008B33FB">
      <w:pPr>
        <w:pStyle w:val="a4"/>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3EAE3D"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0A78CD17"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B76442">
        <w:rPr>
          <w:rFonts w:ascii="Arial" w:eastAsia="游明朝" w:hAnsi="Arial" w:cs="Arial" w:hint="eastAsia"/>
          <w:b/>
          <w:bCs/>
          <w:lang w:val="en-US" w:eastAsia="ja-JP"/>
        </w:rPr>
        <w:t>Discussion</w:t>
      </w:r>
      <w:r w:rsidR="00995216" w:rsidRPr="006B5418">
        <w:rPr>
          <w:rFonts w:ascii="Arial" w:hAnsi="Arial" w:cs="Arial"/>
          <w:b/>
          <w:bCs/>
          <w:lang w:val="en-US"/>
        </w:rPr>
        <w:t xml:space="preserve"> on </w:t>
      </w:r>
      <w:r w:rsidR="00257E69" w:rsidRPr="00257E69">
        <w:rPr>
          <w:rFonts w:ascii="Arial" w:eastAsia="游明朝" w:hAnsi="Arial" w:cs="Arial"/>
          <w:b/>
          <w:bCs/>
          <w:lang w:eastAsia="ja-JP"/>
        </w:rPr>
        <w:t>potential impact of Solution #2 on other Working Groups</w:t>
      </w:r>
      <w:r w:rsidR="000D6D0D">
        <w:rPr>
          <w:rFonts w:ascii="Arial" w:eastAsia="游明朝" w:hAnsi="Arial" w:cs="Arial" w:hint="eastAsia"/>
          <w:b/>
          <w:bCs/>
          <w:lang w:eastAsia="ja-JP"/>
        </w:rPr>
        <w:t xml:space="preserve"> for </w:t>
      </w:r>
      <w:proofErr w:type="spellStart"/>
      <w:r w:rsidR="000D6D0D" w:rsidRPr="000D6D0D">
        <w:rPr>
          <w:rFonts w:ascii="Arial" w:eastAsia="游明朝" w:hAnsi="Arial" w:cs="Arial"/>
          <w:b/>
          <w:bCs/>
          <w:lang w:eastAsia="ja-JP"/>
        </w:rPr>
        <w:t>FS_IMSResil</w:t>
      </w:r>
      <w:proofErr w:type="spellEnd"/>
    </w:p>
    <w:p w14:paraId="24F4A022" w14:textId="216811BD"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游明朝" w:hAnsi="Arial" w:cs="Arial" w:hint="eastAsia"/>
          <w:b/>
          <w:bCs/>
          <w:lang w:val="en-US" w:eastAsia="ja-JP"/>
        </w:rPr>
        <w:t>3</w:t>
      </w:r>
      <w:r w:rsidR="004C6207">
        <w:rPr>
          <w:rFonts w:ascii="Arial" w:hAnsi="Arial" w:cs="Arial"/>
          <w:b/>
          <w:bCs/>
          <w:lang w:val="en-US" w:eastAsia="ja-JP"/>
        </w:rPr>
        <w:t>.0</w:t>
      </w:r>
    </w:p>
    <w:p w14:paraId="57AFF87D" w14:textId="2D8DFCFD" w:rsidR="00BA3E1A" w:rsidRPr="0047236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游明朝" w:hAnsi="Arial" w:cs="Arial" w:hint="eastAsia"/>
          <w:b/>
          <w:bCs/>
          <w:lang w:val="en-US" w:eastAsia="ja-JP"/>
        </w:rPr>
        <w:t>2</w:t>
      </w:r>
      <w:r w:rsidR="0047236C">
        <w:rPr>
          <w:rFonts w:ascii="Arial" w:eastAsia="游明朝" w:hAnsi="Arial" w:cs="Arial" w:hint="eastAsia"/>
          <w:b/>
          <w:bCs/>
          <w:lang w:val="en-US" w:eastAsia="ja-JP"/>
        </w:rPr>
        <w:t>1.4</w:t>
      </w:r>
    </w:p>
    <w:p w14:paraId="14DCBFD6" w14:textId="157AC0EE"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257E69">
        <w:rPr>
          <w:rFonts w:ascii="Arial" w:eastAsia="游明朝" w:hAnsi="Arial" w:cs="Arial" w:hint="eastAsia"/>
          <w:b/>
          <w:bCs/>
          <w:lang w:val="en-US" w:eastAsia="ja-JP"/>
        </w:rPr>
        <w:t>Discussion</w:t>
      </w:r>
    </w:p>
    <w:p w14:paraId="3A88FDEF" w14:textId="6D9B66E6" w:rsidR="00257E69" w:rsidRPr="004C288A" w:rsidRDefault="00257E69" w:rsidP="00257E69">
      <w:pPr>
        <w:jc w:val="both"/>
        <w:rPr>
          <w:rFonts w:ascii="Arial" w:hAnsi="Arial" w:cs="Arial"/>
          <w:i/>
        </w:rPr>
      </w:pPr>
      <w:r w:rsidRPr="004C288A">
        <w:rPr>
          <w:rFonts w:ascii="Arial" w:hAnsi="Arial" w:cs="Arial"/>
          <w:i/>
        </w:rPr>
        <w:t>Abstract: This</w:t>
      </w:r>
      <w:r>
        <w:rPr>
          <w:rFonts w:ascii="Arial" w:eastAsia="游明朝" w:hAnsi="Arial" w:cs="Arial" w:hint="eastAsia"/>
          <w:i/>
          <w:lang w:eastAsia="ja-JP"/>
        </w:rPr>
        <w:t xml:space="preserve"> contribution</w:t>
      </w:r>
      <w:r w:rsidRPr="00257E69">
        <w:rPr>
          <w:rFonts w:ascii="Arial" w:eastAsia="游明朝" w:hAnsi="Arial" w:cs="Arial"/>
          <w:i/>
          <w:lang w:eastAsia="ja-JP"/>
        </w:rPr>
        <w:t xml:space="preserve"> aims to </w:t>
      </w:r>
      <w:proofErr w:type="spellStart"/>
      <w:r w:rsidRPr="00257E69">
        <w:rPr>
          <w:rFonts w:ascii="Arial" w:eastAsia="游明朝" w:hAnsi="Arial" w:cs="Arial"/>
          <w:i/>
          <w:lang w:eastAsia="ja-JP"/>
        </w:rPr>
        <w:t>analyze</w:t>
      </w:r>
      <w:proofErr w:type="spellEnd"/>
      <w:r w:rsidRPr="00257E69">
        <w:rPr>
          <w:rFonts w:ascii="Arial" w:eastAsia="游明朝" w:hAnsi="Arial" w:cs="Arial"/>
          <w:i/>
          <w:lang w:eastAsia="ja-JP"/>
        </w:rPr>
        <w:t xml:space="preserve"> the TSs impacted by Solution #2 </w:t>
      </w:r>
      <w:r w:rsidR="000D6D0D">
        <w:rPr>
          <w:rFonts w:ascii="Arial" w:eastAsia="游明朝" w:hAnsi="Arial" w:cs="Arial" w:hint="eastAsia"/>
          <w:i/>
          <w:lang w:eastAsia="ja-JP"/>
        </w:rPr>
        <w:t xml:space="preserve">in </w:t>
      </w:r>
      <w:r w:rsidR="000D6D0D" w:rsidRPr="000D6D0D">
        <w:rPr>
          <w:rFonts w:ascii="Arial" w:eastAsia="游明朝" w:hAnsi="Arial" w:cs="Arial" w:hint="eastAsia"/>
          <w:i/>
          <w:lang w:eastAsia="ja-JP"/>
        </w:rPr>
        <w:t>3GPP</w:t>
      </w:r>
      <w:r w:rsidR="000D6D0D" w:rsidRPr="000D6D0D">
        <w:rPr>
          <w:rFonts w:ascii="Arial" w:eastAsia="游明朝" w:hAnsi="Arial" w:cs="Arial"/>
          <w:i/>
          <w:lang w:eastAsia="ja-JP"/>
        </w:rPr>
        <w:t> T</w:t>
      </w:r>
      <w:r w:rsidR="000D6D0D" w:rsidRPr="000D6D0D">
        <w:rPr>
          <w:rFonts w:ascii="Arial" w:eastAsia="游明朝" w:hAnsi="Arial" w:cs="Arial" w:hint="eastAsia"/>
          <w:i/>
          <w:lang w:eastAsia="ja-JP"/>
        </w:rPr>
        <w:t xml:space="preserve">R 29.867 </w:t>
      </w:r>
      <w:r w:rsidRPr="00257E69">
        <w:rPr>
          <w:rFonts w:ascii="Arial" w:eastAsia="游明朝" w:hAnsi="Arial" w:cs="Arial"/>
          <w:i/>
          <w:lang w:eastAsia="ja-JP"/>
        </w:rPr>
        <w:t>and propose</w:t>
      </w:r>
      <w:r w:rsidR="00C5006B">
        <w:rPr>
          <w:rFonts w:ascii="Arial" w:eastAsia="游明朝" w:hAnsi="Arial" w:cs="Arial" w:hint="eastAsia"/>
          <w:i/>
          <w:lang w:eastAsia="ja-JP"/>
        </w:rPr>
        <w:t>s</w:t>
      </w:r>
      <w:r w:rsidRPr="00257E69">
        <w:rPr>
          <w:rFonts w:ascii="Arial" w:eastAsia="游明朝" w:hAnsi="Arial" w:cs="Arial"/>
          <w:i/>
          <w:lang w:eastAsia="ja-JP"/>
        </w:rPr>
        <w:t xml:space="preserve"> candidate Working Groups</w:t>
      </w:r>
      <w:r w:rsidR="001664BA" w:rsidRPr="001664BA">
        <w:t xml:space="preserve"> </w:t>
      </w:r>
      <w:r w:rsidR="001664BA" w:rsidRPr="001664BA">
        <w:rPr>
          <w:rFonts w:ascii="Arial" w:eastAsia="游明朝" w:hAnsi="Arial" w:cs="Arial"/>
          <w:i/>
          <w:lang w:eastAsia="ja-JP"/>
        </w:rPr>
        <w:t>as potential recipients</w:t>
      </w:r>
      <w:r w:rsidR="001664BA">
        <w:rPr>
          <w:rFonts w:ascii="Arial" w:eastAsia="游明朝" w:hAnsi="Arial" w:cs="Arial" w:hint="eastAsia"/>
          <w:i/>
          <w:lang w:eastAsia="ja-JP"/>
        </w:rPr>
        <w:t xml:space="preserve"> of a LS out.</w:t>
      </w:r>
    </w:p>
    <w:bookmarkEnd w:id="0"/>
    <w:p w14:paraId="3439B6A9" w14:textId="77777777" w:rsidR="001664BA" w:rsidRPr="004C288A" w:rsidRDefault="001664BA" w:rsidP="001664BA">
      <w:pPr>
        <w:pStyle w:val="1"/>
      </w:pPr>
      <w:r w:rsidRPr="004C288A">
        <w:t>1. Introduction</w:t>
      </w:r>
    </w:p>
    <w:p w14:paraId="25214D8F" w14:textId="1850FE42" w:rsidR="001664BA" w:rsidRDefault="00436F72" w:rsidP="001664BA">
      <w:pPr>
        <w:rPr>
          <w:rFonts w:eastAsia="游明朝"/>
          <w:lang w:eastAsia="ja-JP"/>
        </w:rPr>
      </w:pPr>
      <w:r>
        <w:rPr>
          <w:rFonts w:eastAsia="游明朝" w:hint="eastAsia"/>
          <w:lang w:eastAsia="ja-JP"/>
        </w:rPr>
        <w:t>CT4 is preparing a</w:t>
      </w:r>
      <w:r w:rsidR="00C5006B">
        <w:rPr>
          <w:rFonts w:eastAsia="游明朝" w:hint="eastAsia"/>
          <w:lang w:eastAsia="ja-JP"/>
        </w:rPr>
        <w:t>n outgoing</w:t>
      </w:r>
      <w:r>
        <w:rPr>
          <w:rFonts w:eastAsia="游明朝" w:hint="eastAsia"/>
          <w:lang w:eastAsia="ja-JP"/>
        </w:rPr>
        <w:t xml:space="preserve"> LS </w:t>
      </w:r>
      <w:r w:rsidR="00C5006B">
        <w:rPr>
          <w:rFonts w:eastAsia="游明朝" w:hint="eastAsia"/>
          <w:lang w:eastAsia="ja-JP"/>
        </w:rPr>
        <w:t>to r</w:t>
      </w:r>
      <w:r w:rsidR="00C5006B" w:rsidRPr="00C5006B">
        <w:rPr>
          <w:rFonts w:eastAsia="游明朝"/>
          <w:lang w:eastAsia="ja-JP"/>
        </w:rPr>
        <w:t xml:space="preserve">equest that relevant Working Groups review the solutions presented in </w:t>
      </w:r>
      <w:r w:rsidR="00C5006B">
        <w:rPr>
          <w:rFonts w:eastAsia="游明朝" w:hint="eastAsia"/>
          <w:lang w:eastAsia="ja-JP"/>
        </w:rPr>
        <w:t>3GPP</w:t>
      </w:r>
      <w:r w:rsidR="00C5006B" w:rsidRPr="00E240CD">
        <w:t> </w:t>
      </w:r>
      <w:r w:rsidR="00C5006B" w:rsidRPr="00436F72">
        <w:rPr>
          <w:rFonts w:eastAsia="游明朝"/>
          <w:lang w:eastAsia="ja-JP"/>
        </w:rPr>
        <w:t>T</w:t>
      </w:r>
      <w:r w:rsidR="00C5006B" w:rsidRPr="00436F72">
        <w:rPr>
          <w:rFonts w:eastAsia="游明朝" w:hint="eastAsia"/>
          <w:lang w:eastAsia="ja-JP"/>
        </w:rPr>
        <w:t>R 29.867</w:t>
      </w:r>
      <w:r w:rsidR="00C5006B" w:rsidRPr="00C5006B">
        <w:rPr>
          <w:rFonts w:eastAsia="游明朝"/>
          <w:lang w:eastAsia="ja-JP"/>
        </w:rPr>
        <w:t xml:space="preserve"> and provide feedback.</w:t>
      </w:r>
      <w:r w:rsidRPr="001664BA">
        <w:rPr>
          <w:rFonts w:eastAsia="游明朝"/>
          <w:lang w:eastAsia="ja-JP"/>
        </w:rPr>
        <w:t xml:space="preserve"> </w:t>
      </w:r>
      <w:r w:rsidR="001664BA" w:rsidRPr="001664BA">
        <w:rPr>
          <w:rFonts w:eastAsia="游明朝"/>
          <w:lang w:eastAsia="ja-JP"/>
        </w:rPr>
        <w:t xml:space="preserve">This contribution aims to </w:t>
      </w:r>
      <w:proofErr w:type="spellStart"/>
      <w:r w:rsidR="001664BA" w:rsidRPr="001664BA">
        <w:rPr>
          <w:rFonts w:eastAsia="游明朝"/>
          <w:lang w:eastAsia="ja-JP"/>
        </w:rPr>
        <w:t>analyze</w:t>
      </w:r>
      <w:proofErr w:type="spellEnd"/>
      <w:r w:rsidR="001664BA" w:rsidRPr="001664BA">
        <w:rPr>
          <w:rFonts w:eastAsia="游明朝"/>
          <w:lang w:eastAsia="ja-JP"/>
        </w:rPr>
        <w:t xml:space="preserve"> the TSs impacted by Solution #2 and propose</w:t>
      </w:r>
      <w:r w:rsidR="00C5006B">
        <w:rPr>
          <w:rFonts w:eastAsia="游明朝" w:hint="eastAsia"/>
          <w:lang w:eastAsia="ja-JP"/>
        </w:rPr>
        <w:t>s</w:t>
      </w:r>
      <w:r w:rsidR="001664BA" w:rsidRPr="001664BA">
        <w:rPr>
          <w:rFonts w:eastAsia="游明朝"/>
          <w:lang w:eastAsia="ja-JP"/>
        </w:rPr>
        <w:t xml:space="preserve"> candidate Working Groups as potential recipients of </w:t>
      </w:r>
      <w:r w:rsidR="00C5006B">
        <w:rPr>
          <w:rFonts w:eastAsia="游明朝" w:hint="eastAsia"/>
          <w:lang w:eastAsia="ja-JP"/>
        </w:rPr>
        <w:t xml:space="preserve">the </w:t>
      </w:r>
      <w:r w:rsidR="001664BA" w:rsidRPr="001664BA">
        <w:rPr>
          <w:rFonts w:eastAsia="游明朝"/>
          <w:lang w:eastAsia="ja-JP"/>
        </w:rPr>
        <w:t>LS</w:t>
      </w:r>
      <w:r w:rsidR="00C5006B">
        <w:rPr>
          <w:rFonts w:eastAsia="游明朝" w:hint="eastAsia"/>
          <w:lang w:eastAsia="ja-JP"/>
        </w:rPr>
        <w:t xml:space="preserve"> out</w:t>
      </w:r>
      <w:r w:rsidR="001664BA" w:rsidRPr="001664BA">
        <w:rPr>
          <w:rFonts w:eastAsia="游明朝"/>
          <w:lang w:eastAsia="ja-JP"/>
        </w:rPr>
        <w:t>.</w:t>
      </w:r>
    </w:p>
    <w:p w14:paraId="09A92A77" w14:textId="77777777" w:rsidR="001664BA" w:rsidRDefault="001664BA" w:rsidP="001664BA">
      <w:pPr>
        <w:pStyle w:val="1"/>
        <w:rPr>
          <w:rFonts w:eastAsiaTheme="minorEastAsia"/>
          <w:lang w:eastAsia="ja-JP"/>
        </w:rPr>
      </w:pPr>
      <w:r w:rsidRPr="004C288A">
        <w:rPr>
          <w:lang w:eastAsia="zh-CN"/>
        </w:rPr>
        <w:t>2. Discussion</w:t>
      </w:r>
    </w:p>
    <w:p w14:paraId="2D606404" w14:textId="54C1435F" w:rsidR="00C21836" w:rsidRPr="000D6D0D" w:rsidRDefault="006F2E53" w:rsidP="001664BA">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w:t>
      </w:r>
      <w:r w:rsidRPr="000D6D0D">
        <w:rPr>
          <w:rFonts w:eastAsia="游明朝"/>
          <w:lang w:eastAsia="ja-JP"/>
        </w:rPr>
        <w:t>ration requests</w:t>
      </w:r>
      <w:r w:rsidRPr="000D6D0D">
        <w:rPr>
          <w:rFonts w:eastAsia="游明朝"/>
          <w:lang w:val="en-US" w:eastAsia="ja-JP"/>
        </w:rPr>
        <w:t>.</w:t>
      </w:r>
      <w:r w:rsidRPr="000D6D0D">
        <w:rPr>
          <w:rFonts w:eastAsia="游明朝" w:hint="eastAsia"/>
          <w:lang w:val="en-US" w:eastAsia="ja-JP"/>
        </w:rPr>
        <w:t xml:space="preserve"> </w:t>
      </w:r>
      <w:r w:rsidRPr="000D6D0D">
        <w:rPr>
          <w:rFonts w:eastAsia="游明朝"/>
          <w:iCs/>
          <w:lang w:eastAsia="ja-JP"/>
        </w:rPr>
        <w:t>During this period, the UE does not perform IMS PDN Detach or bearer re-establishment procedures</w:t>
      </w:r>
      <w:r w:rsidRPr="000D6D0D">
        <w:rPr>
          <w:rFonts w:eastAsia="游明朝" w:hint="eastAsia"/>
          <w:iCs/>
          <w:lang w:eastAsia="ja-JP"/>
        </w:rPr>
        <w:t xml:space="preserve"> </w:t>
      </w:r>
      <w:r w:rsidRPr="000D6D0D">
        <w:rPr>
          <w:rFonts w:eastAsia="游明朝"/>
          <w:iCs/>
          <w:lang w:eastAsia="ja-JP"/>
        </w:rPr>
        <w:t xml:space="preserve">such as those triggered by </w:t>
      </w:r>
      <w:r w:rsidRPr="000D6D0D">
        <w:rPr>
          <w:rFonts w:eastAsia="游明朝" w:hint="eastAsia"/>
          <w:iCs/>
          <w:lang w:eastAsia="ja-JP"/>
        </w:rPr>
        <w:t xml:space="preserve">a Back-Off Timer or </w:t>
      </w:r>
      <w:r w:rsidRPr="000D6D0D">
        <w:rPr>
          <w:rFonts w:eastAsia="游明朝"/>
          <w:iCs/>
          <w:lang w:eastAsia="ja-JP"/>
        </w:rPr>
        <w:t>Retry-After</w:t>
      </w:r>
      <w:r w:rsidRPr="000D6D0D">
        <w:rPr>
          <w:rFonts w:eastAsia="游明朝" w:hint="eastAsia"/>
          <w:iCs/>
          <w:lang w:eastAsia="ja-JP"/>
        </w:rPr>
        <w:t xml:space="preserve"> header.</w:t>
      </w:r>
      <w:r w:rsidRPr="000D6D0D">
        <w:rPr>
          <w:rFonts w:eastAsia="游明朝"/>
          <w:iCs/>
          <w:lang w:eastAsia="ja-JP"/>
        </w:rPr>
        <w:t xml:space="preserve"> </w:t>
      </w:r>
      <w:r w:rsidRPr="000D6D0D">
        <w:rPr>
          <w:rFonts w:eastAsia="游明朝" w:hint="eastAsia"/>
          <w:iCs/>
          <w:lang w:eastAsia="ja-JP"/>
        </w:rPr>
        <w:t>I</w:t>
      </w:r>
      <w:r w:rsidRPr="000D6D0D">
        <w:rPr>
          <w:rFonts w:eastAsia="游明朝"/>
          <w:iCs/>
          <w:lang w:eastAsia="ja-JP"/>
        </w:rPr>
        <w:t>nstead, the IMS PDN session is maintained.</w:t>
      </w:r>
      <w:r w:rsidRPr="000D6D0D">
        <w:rPr>
          <w:rFonts w:eastAsia="游明朝" w:hint="eastAsia"/>
          <w:iCs/>
          <w:lang w:eastAsia="ja-JP"/>
        </w:rPr>
        <w:t xml:space="preserve"> </w:t>
      </w:r>
      <w:r w:rsidRPr="000D6D0D">
        <w:rPr>
          <w:rFonts w:eastAsia="游明朝"/>
          <w:lang w:val="en-US" w:eastAsia="ja-JP"/>
        </w:rPr>
        <w:t>Additionally, the solution proposes defining a new IE during PDU Session Establishment to indicate whether the UE supports this feature.</w:t>
      </w:r>
      <w:r w:rsidRPr="000D6D0D">
        <w:rPr>
          <w:rFonts w:eastAsia="游明朝" w:hint="eastAsia"/>
          <w:lang w:val="en-US" w:eastAsia="ja-JP"/>
        </w:rPr>
        <w:t xml:space="preserve"> </w:t>
      </w:r>
      <w:r w:rsidRPr="000D6D0D">
        <w:rPr>
          <w:rFonts w:eastAsia="游明朝"/>
          <w:lang w:val="en-US" w:eastAsia="ja-JP"/>
        </w:rPr>
        <w:t>For P-CSCF recovery notification, the solution reuses the P-CSCF restoration mechanism as defined in 3GPP</w:t>
      </w:r>
      <w:r w:rsidRPr="000D6D0D">
        <w:rPr>
          <w:lang w:eastAsia="zh-CN"/>
        </w:rPr>
        <w:t> </w:t>
      </w:r>
      <w:r w:rsidRPr="000D6D0D">
        <w:rPr>
          <w:rFonts w:eastAsia="游明朝"/>
          <w:lang w:val="en-US" w:eastAsia="ja-JP"/>
        </w:rPr>
        <w:t>TS</w:t>
      </w:r>
      <w:r w:rsidRPr="000D6D0D">
        <w:rPr>
          <w:lang w:eastAsia="zh-CN"/>
        </w:rPr>
        <w:t> </w:t>
      </w:r>
      <w:r w:rsidRPr="000D6D0D">
        <w:rPr>
          <w:rFonts w:eastAsia="游明朝"/>
          <w:lang w:val="en-US" w:eastAsia="ja-JP"/>
        </w:rPr>
        <w:t>23.380</w:t>
      </w:r>
      <w:r w:rsidRPr="000D6D0D">
        <w:rPr>
          <w:lang w:eastAsia="zh-CN"/>
        </w:rPr>
        <w:t> </w:t>
      </w:r>
      <w:r w:rsidRPr="000D6D0D">
        <w:rPr>
          <w:rFonts w:eastAsia="游明朝"/>
          <w:lang w:val="en-US" w:eastAsia="ja-JP"/>
        </w:rPr>
        <w:t>[</w:t>
      </w:r>
      <w:r w:rsidRPr="000D6D0D">
        <w:rPr>
          <w:rFonts w:eastAsia="游明朝" w:hint="eastAsia"/>
          <w:lang w:val="en-US" w:eastAsia="ja-JP"/>
        </w:rPr>
        <w:t>1</w:t>
      </w:r>
      <w:r w:rsidRPr="000D6D0D">
        <w:rPr>
          <w:rFonts w:eastAsia="游明朝"/>
          <w:lang w:val="en-US" w:eastAsia="ja-JP"/>
        </w:rPr>
        <w:t>].</w:t>
      </w:r>
    </w:p>
    <w:p w14:paraId="0E64C4EF" w14:textId="542CF01B" w:rsidR="006F2E53" w:rsidRPr="000D6D0D" w:rsidRDefault="006F2E53" w:rsidP="001664BA">
      <w:pPr>
        <w:rPr>
          <w:rFonts w:eastAsia="游明朝"/>
          <w:lang w:val="en-US" w:eastAsia="ja-JP"/>
        </w:rPr>
      </w:pPr>
      <w:r w:rsidRPr="000D6D0D">
        <w:rPr>
          <w:rFonts w:eastAsia="游明朝" w:hint="eastAsia"/>
          <w:lang w:eastAsia="ja-JP"/>
        </w:rPr>
        <w:t>Clause</w:t>
      </w:r>
      <w:r w:rsidRPr="000D6D0D">
        <w:rPr>
          <w:lang w:eastAsia="zh-CN"/>
        </w:rPr>
        <w:t> </w:t>
      </w:r>
      <w:r w:rsidRPr="000D6D0D">
        <w:rPr>
          <w:rFonts w:eastAsia="游明朝" w:hint="eastAsia"/>
          <w:lang w:eastAsia="ja-JP"/>
        </w:rPr>
        <w:t xml:space="preserve">5.16.3 in </w:t>
      </w:r>
      <w:r w:rsidRPr="000D6D0D">
        <w:rPr>
          <w:rFonts w:eastAsia="游明朝"/>
          <w:lang w:val="en-US" w:eastAsia="ja-JP"/>
        </w:rPr>
        <w:t>3GPP</w:t>
      </w:r>
      <w:r w:rsidRPr="000D6D0D">
        <w:rPr>
          <w:lang w:eastAsia="zh-CN"/>
        </w:rPr>
        <w:t> </w:t>
      </w:r>
      <w:r w:rsidRPr="000D6D0D">
        <w:rPr>
          <w:rFonts w:eastAsia="游明朝"/>
          <w:lang w:val="en-US" w:eastAsia="ja-JP"/>
        </w:rPr>
        <w:t>TS</w:t>
      </w:r>
      <w:r w:rsidRPr="000D6D0D">
        <w:rPr>
          <w:lang w:eastAsia="zh-CN"/>
        </w:rPr>
        <w:t> </w:t>
      </w:r>
      <w:r w:rsidRPr="000D6D0D">
        <w:rPr>
          <w:rFonts w:eastAsia="游明朝" w:hint="eastAsia"/>
          <w:lang w:eastAsia="ja-JP"/>
        </w:rPr>
        <w:t>23.501</w:t>
      </w:r>
      <w:r w:rsidR="005621E5" w:rsidRPr="000D6D0D">
        <w:rPr>
          <w:lang w:eastAsia="zh-CN"/>
        </w:rPr>
        <w:t> </w:t>
      </w:r>
      <w:r w:rsidRPr="000D6D0D">
        <w:rPr>
          <w:rFonts w:eastAsia="游明朝" w:hint="eastAsia"/>
          <w:lang w:eastAsia="ja-JP"/>
        </w:rPr>
        <w:t xml:space="preserve">[2], </w:t>
      </w:r>
      <w:r w:rsidRPr="000D6D0D">
        <w:rPr>
          <w:rFonts w:eastAsia="游明朝"/>
          <w:lang w:val="en-US" w:eastAsia="ja-JP"/>
        </w:rPr>
        <w:t xml:space="preserve">which outlines the high-level functionality and features of IMS, </w:t>
      </w:r>
      <w:r w:rsidRPr="000D6D0D">
        <w:rPr>
          <w:rFonts w:eastAsia="游明朝" w:hint="eastAsia"/>
          <w:lang w:val="en-US" w:eastAsia="ja-JP"/>
        </w:rPr>
        <w:t>needs</w:t>
      </w:r>
      <w:r w:rsidRPr="000D6D0D">
        <w:rPr>
          <w:rFonts w:eastAsia="游明朝"/>
          <w:lang w:val="en-US" w:eastAsia="ja-JP"/>
        </w:rPr>
        <w:t xml:space="preserve"> be updated to include the SMF-based P-CSCF failure status notification de</w:t>
      </w:r>
      <w:r w:rsidRPr="000D6D0D">
        <w:rPr>
          <w:rFonts w:eastAsia="游明朝" w:hint="eastAsia"/>
          <w:lang w:val="en-US" w:eastAsia="ja-JP"/>
        </w:rPr>
        <w:t xml:space="preserve">scribed </w:t>
      </w:r>
      <w:r w:rsidRPr="000D6D0D">
        <w:rPr>
          <w:rFonts w:eastAsia="游明朝"/>
          <w:lang w:val="en-US" w:eastAsia="ja-JP"/>
        </w:rPr>
        <w:t>in Solution #2.</w:t>
      </w:r>
    </w:p>
    <w:p w14:paraId="03F39D2B" w14:textId="2FD55548" w:rsidR="006F2E53" w:rsidRPr="000D6D0D" w:rsidRDefault="006F2E53" w:rsidP="001664BA">
      <w:pPr>
        <w:rPr>
          <w:rFonts w:eastAsia="游明朝"/>
          <w:lang w:eastAsia="ja-JP"/>
        </w:rPr>
      </w:pPr>
      <w:r w:rsidRPr="000D6D0D">
        <w:rPr>
          <w:rFonts w:eastAsia="游明朝" w:hint="eastAsia"/>
          <w:lang w:eastAsia="ja-JP"/>
        </w:rPr>
        <w:t>Clause</w:t>
      </w:r>
      <w:r w:rsidRPr="000D6D0D">
        <w:rPr>
          <w:lang w:eastAsia="zh-CN"/>
        </w:rPr>
        <w:t> </w:t>
      </w:r>
      <w:r w:rsidRPr="000D6D0D">
        <w:rPr>
          <w:rFonts w:eastAsia="游明朝" w:hint="eastAsia"/>
          <w:lang w:eastAsia="ja-JP"/>
        </w:rPr>
        <w:t xml:space="preserve">4.3.2.2 in </w:t>
      </w:r>
      <w:r w:rsidRPr="000D6D0D">
        <w:rPr>
          <w:rFonts w:eastAsia="游明朝"/>
          <w:lang w:val="en-US" w:eastAsia="ja-JP"/>
        </w:rPr>
        <w:t>3GPP</w:t>
      </w:r>
      <w:r w:rsidRPr="000D6D0D">
        <w:rPr>
          <w:lang w:eastAsia="zh-CN"/>
        </w:rPr>
        <w:t> </w:t>
      </w:r>
      <w:r w:rsidRPr="000D6D0D">
        <w:rPr>
          <w:rFonts w:eastAsia="游明朝"/>
          <w:lang w:val="en-US" w:eastAsia="ja-JP"/>
        </w:rPr>
        <w:t>TS</w:t>
      </w:r>
      <w:r w:rsidRPr="000D6D0D">
        <w:rPr>
          <w:lang w:eastAsia="zh-CN"/>
        </w:rPr>
        <w:t> </w:t>
      </w:r>
      <w:r w:rsidRPr="000D6D0D">
        <w:rPr>
          <w:rFonts w:eastAsia="游明朝" w:hint="eastAsia"/>
          <w:lang w:eastAsia="ja-JP"/>
        </w:rPr>
        <w:t>23.502</w:t>
      </w:r>
      <w:r w:rsidRPr="000D6D0D">
        <w:rPr>
          <w:lang w:eastAsia="zh-CN"/>
        </w:rPr>
        <w:t> </w:t>
      </w:r>
      <w:r w:rsidRPr="000D6D0D">
        <w:rPr>
          <w:rFonts w:eastAsia="游明朝" w:hint="eastAsia"/>
          <w:lang w:eastAsia="ja-JP"/>
        </w:rPr>
        <w:t xml:space="preserve">[3] </w:t>
      </w:r>
      <w:r w:rsidRPr="000D6D0D">
        <w:rPr>
          <w:rFonts w:eastAsia="游明朝"/>
          <w:lang w:eastAsia="ja-JP"/>
        </w:rPr>
        <w:t>specifies</w:t>
      </w:r>
      <w:r w:rsidRPr="000D6D0D">
        <w:rPr>
          <w:rFonts w:eastAsia="游明朝" w:hint="eastAsia"/>
          <w:lang w:eastAsia="ja-JP"/>
        </w:rPr>
        <w:t xml:space="preserve"> the procedures for </w:t>
      </w:r>
      <w:r w:rsidRPr="000D6D0D">
        <w:rPr>
          <w:rFonts w:eastAsia="游明朝"/>
          <w:lang w:eastAsia="ja-JP"/>
        </w:rPr>
        <w:t>UE Requested PDU Session Establishment</w:t>
      </w:r>
      <w:r w:rsidRPr="000D6D0D">
        <w:rPr>
          <w:rFonts w:eastAsia="游明朝" w:hint="eastAsia"/>
          <w:lang w:eastAsia="ja-JP"/>
        </w:rPr>
        <w:t>.</w:t>
      </w:r>
    </w:p>
    <w:p w14:paraId="253A7B42" w14:textId="1E8BC901" w:rsidR="006F2E53" w:rsidRPr="000D6D0D" w:rsidRDefault="006F2E53" w:rsidP="006F2E53">
      <w:pPr>
        <w:pStyle w:val="B1"/>
        <w:rPr>
          <w:rFonts w:eastAsia="游明朝"/>
          <w:lang w:eastAsia="ja-JP"/>
        </w:rPr>
      </w:pPr>
      <w:r w:rsidRPr="000D6D0D">
        <w:rPr>
          <w:rFonts w:hint="eastAsia"/>
          <w:lang w:val="en-US" w:eastAsia="zh-CN"/>
        </w:rPr>
        <w:t>-</w:t>
      </w:r>
      <w:r w:rsidRPr="000D6D0D">
        <w:rPr>
          <w:lang w:val="en-US" w:eastAsia="zh-CN"/>
        </w:rPr>
        <w:tab/>
      </w:r>
      <w:r w:rsidR="005F12A2">
        <w:rPr>
          <w:rFonts w:eastAsia="游明朝" w:hint="eastAsia"/>
          <w:lang w:val="en-US" w:eastAsia="ja-JP"/>
        </w:rPr>
        <w:t>T</w:t>
      </w:r>
      <w:r w:rsidRPr="000D6D0D">
        <w:t xml:space="preserve">he UE </w:t>
      </w:r>
      <w:r w:rsidRPr="000D6D0D">
        <w:rPr>
          <w:lang w:eastAsia="zh-CN"/>
        </w:rPr>
        <w:t>sends</w:t>
      </w:r>
      <w:r w:rsidRPr="000D6D0D">
        <w:t xml:space="preserve"> a</w:t>
      </w:r>
      <w:r w:rsidRPr="000D6D0D">
        <w:rPr>
          <w:lang w:eastAsia="zh-CN"/>
        </w:rPr>
        <w:t xml:space="preserve"> PDU Session Establishment Request towards the AMF, to establish a PDU session for IMS service</w:t>
      </w:r>
      <w:r w:rsidRPr="000D6D0D">
        <w:t>.</w:t>
      </w:r>
      <w:r w:rsidRPr="000D6D0D">
        <w:rPr>
          <w:rFonts w:hint="eastAsia"/>
          <w:lang w:eastAsia="ja-JP"/>
        </w:rPr>
        <w:t xml:space="preserve"> </w:t>
      </w:r>
      <w:r w:rsidRPr="000D6D0D">
        <w:t xml:space="preserve">If the UE </w:t>
      </w:r>
      <w:r w:rsidRPr="000D6D0D">
        <w:rPr>
          <w:rFonts w:hint="eastAsia"/>
          <w:lang w:eastAsia="ja-JP"/>
        </w:rPr>
        <w:t xml:space="preserve">supports </w:t>
      </w:r>
      <w:r w:rsidRPr="000D6D0D">
        <w:rPr>
          <w:lang w:eastAsia="ja-JP"/>
        </w:rPr>
        <w:t>the</w:t>
      </w:r>
      <w:r w:rsidRPr="000D6D0D">
        <w:rPr>
          <w:rFonts w:hint="eastAsia"/>
          <w:lang w:eastAsia="ja-JP"/>
        </w:rPr>
        <w:t xml:space="preserve"> </w:t>
      </w:r>
      <w:r w:rsidRPr="000D6D0D">
        <w:rPr>
          <w:lang w:eastAsia="ja-JP"/>
        </w:rPr>
        <w:t>P-CSCF</w:t>
      </w:r>
      <w:r w:rsidRPr="000D6D0D">
        <w:rPr>
          <w:rFonts w:hint="eastAsia"/>
          <w:lang w:eastAsia="ja-JP"/>
        </w:rPr>
        <w:t xml:space="preserve"> status</w:t>
      </w:r>
      <w:r w:rsidRPr="000D6D0D">
        <w:rPr>
          <w:lang w:eastAsia="ja-JP"/>
        </w:rPr>
        <w:t xml:space="preserve"> notification</w:t>
      </w:r>
      <w:r w:rsidRPr="000D6D0D">
        <w:rPr>
          <w:rFonts w:eastAsia="游明朝" w:hint="eastAsia"/>
          <w:lang w:eastAsia="ja-JP"/>
        </w:rPr>
        <w:t xml:space="preserve"> feature</w:t>
      </w:r>
      <w:r w:rsidRPr="000D6D0D">
        <w:t xml:space="preserve">, the UE </w:t>
      </w:r>
      <w:r w:rsidRPr="000D6D0D">
        <w:rPr>
          <w:rFonts w:eastAsia="游明朝" w:hint="eastAsia"/>
          <w:lang w:eastAsia="ja-JP"/>
        </w:rPr>
        <w:t>needs to</w:t>
      </w:r>
      <w:r w:rsidRPr="000D6D0D">
        <w:t xml:space="preserve"> include a P-CSCF</w:t>
      </w:r>
      <w:r w:rsidRPr="000D6D0D">
        <w:rPr>
          <w:rFonts w:hint="eastAsia"/>
          <w:lang w:eastAsia="ja-JP"/>
        </w:rPr>
        <w:t xml:space="preserve"> status </w:t>
      </w:r>
      <w:r w:rsidRPr="000D6D0D">
        <w:t>indicator within the SM container.</w:t>
      </w:r>
    </w:p>
    <w:p w14:paraId="6B060235" w14:textId="03DB0FF9" w:rsidR="006F2E53" w:rsidRPr="000D6D0D" w:rsidRDefault="006F2E53" w:rsidP="006F2E53">
      <w:pPr>
        <w:pStyle w:val="B1"/>
        <w:rPr>
          <w:rFonts w:eastAsia="游明朝"/>
          <w:lang w:eastAsia="ja-JP"/>
        </w:rPr>
      </w:pPr>
      <w:r w:rsidRPr="000D6D0D">
        <w:rPr>
          <w:rFonts w:hint="eastAsia"/>
          <w:lang w:val="en-US" w:eastAsia="zh-CN"/>
        </w:rPr>
        <w:t>-</w:t>
      </w:r>
      <w:r w:rsidRPr="000D6D0D">
        <w:rPr>
          <w:lang w:val="en-US" w:eastAsia="zh-CN"/>
        </w:rPr>
        <w:tab/>
      </w:r>
      <w:r w:rsidRPr="000D6D0D">
        <w:rPr>
          <w:rFonts w:eastAsia="游明朝" w:hint="eastAsia"/>
          <w:lang w:val="en-US" w:eastAsia="ja-JP"/>
        </w:rPr>
        <w:t xml:space="preserve">When </w:t>
      </w:r>
      <w:r w:rsidRPr="000D6D0D">
        <w:rPr>
          <w:rFonts w:eastAsia="游明朝" w:hint="eastAsia"/>
          <w:lang w:eastAsia="ja-JP"/>
        </w:rPr>
        <w:t>t</w:t>
      </w:r>
      <w:r w:rsidRPr="000D6D0D">
        <w:rPr>
          <w:lang w:eastAsia="zh-CN"/>
        </w:rPr>
        <w:t xml:space="preserve">he SMF invokes Namf_Communication_N1N2MessageTransfer service operation, to trigger the PDU Session Modification procedure, the SMF </w:t>
      </w:r>
      <w:r w:rsidRPr="000D6D0D">
        <w:rPr>
          <w:rFonts w:eastAsia="游明朝" w:hint="eastAsia"/>
          <w:lang w:eastAsia="ja-JP"/>
        </w:rPr>
        <w:t xml:space="preserve">needs to </w:t>
      </w:r>
      <w:r w:rsidRPr="000D6D0D">
        <w:rPr>
          <w:lang w:eastAsia="zh-CN"/>
        </w:rPr>
        <w:t xml:space="preserve">include </w:t>
      </w:r>
      <w:r w:rsidRPr="000D6D0D">
        <w:rPr>
          <w:rFonts w:eastAsia="游明朝" w:hint="eastAsia"/>
          <w:lang w:eastAsia="ja-JP"/>
        </w:rPr>
        <w:t xml:space="preserve">the </w:t>
      </w:r>
      <w:r w:rsidRPr="000D6D0D">
        <w:rPr>
          <w:lang w:val="en-US"/>
        </w:rPr>
        <w:t>Request Suppression Timer</w:t>
      </w:r>
      <w:r w:rsidRPr="000D6D0D">
        <w:rPr>
          <w:lang w:eastAsia="zh-CN"/>
        </w:rPr>
        <w:t xml:space="preserve"> in the </w:t>
      </w:r>
      <w:r w:rsidRPr="000D6D0D">
        <w:rPr>
          <w:rFonts w:eastAsia="游明朝" w:hint="eastAsia"/>
          <w:lang w:eastAsia="ja-JP"/>
        </w:rPr>
        <w:t>PCO.</w:t>
      </w:r>
    </w:p>
    <w:p w14:paraId="13518562" w14:textId="444B374C" w:rsidR="006F2E53" w:rsidRPr="000D6D0D" w:rsidRDefault="006F2E53" w:rsidP="006F2E53">
      <w:pPr>
        <w:rPr>
          <w:rFonts w:eastAsia="游明朝"/>
          <w:b/>
          <w:bCs/>
          <w:lang w:eastAsia="ja-JP"/>
        </w:rPr>
      </w:pPr>
      <w:r w:rsidRPr="000D6D0D">
        <w:rPr>
          <w:rFonts w:eastAsia="游明朝"/>
          <w:b/>
          <w:bCs/>
          <w:lang w:eastAsia="ja-JP"/>
        </w:rPr>
        <w:t xml:space="preserve">Observation 1: </w:t>
      </w:r>
      <w:r w:rsidR="005621E5" w:rsidRPr="000D6D0D">
        <w:rPr>
          <w:rFonts w:eastAsia="游明朝"/>
          <w:b/>
          <w:bCs/>
          <w:lang w:eastAsia="ja-JP"/>
        </w:rPr>
        <w:t>Solution #2 has potential impacts on 3GPP TS </w:t>
      </w:r>
      <w:r w:rsidR="005621E5" w:rsidRPr="000D6D0D">
        <w:rPr>
          <w:rFonts w:eastAsia="游明朝" w:hint="eastAsia"/>
          <w:b/>
          <w:bCs/>
          <w:lang w:eastAsia="ja-JP"/>
        </w:rPr>
        <w:t>23.501</w:t>
      </w:r>
      <w:r w:rsidR="005621E5" w:rsidRPr="000D6D0D">
        <w:rPr>
          <w:rFonts w:eastAsia="游明朝"/>
          <w:b/>
          <w:bCs/>
          <w:lang w:eastAsia="ja-JP"/>
        </w:rPr>
        <w:t> </w:t>
      </w:r>
      <w:r w:rsidR="005621E5" w:rsidRPr="000D6D0D">
        <w:rPr>
          <w:rFonts w:eastAsia="游明朝" w:hint="eastAsia"/>
          <w:b/>
          <w:bCs/>
          <w:lang w:eastAsia="ja-JP"/>
        </w:rPr>
        <w:t>[2]</w:t>
      </w:r>
      <w:r w:rsidR="005621E5" w:rsidRPr="000D6D0D">
        <w:rPr>
          <w:rFonts w:eastAsia="游明朝"/>
          <w:b/>
          <w:bCs/>
          <w:lang w:eastAsia="ja-JP"/>
        </w:rPr>
        <w:t xml:space="preserve"> and</w:t>
      </w:r>
      <w:r w:rsidR="005621E5" w:rsidRPr="000D6D0D">
        <w:rPr>
          <w:rFonts w:eastAsia="游明朝" w:hint="eastAsia"/>
          <w:b/>
          <w:bCs/>
          <w:lang w:eastAsia="ja-JP"/>
        </w:rPr>
        <w:t xml:space="preserve"> </w:t>
      </w:r>
      <w:r w:rsidR="005621E5" w:rsidRPr="000D6D0D">
        <w:rPr>
          <w:rFonts w:eastAsia="游明朝"/>
          <w:b/>
          <w:bCs/>
          <w:lang w:eastAsia="ja-JP"/>
        </w:rPr>
        <w:t>3GPP TS </w:t>
      </w:r>
      <w:r w:rsidR="005621E5" w:rsidRPr="000D6D0D">
        <w:rPr>
          <w:rFonts w:eastAsia="游明朝" w:hint="eastAsia"/>
          <w:b/>
          <w:bCs/>
          <w:lang w:eastAsia="ja-JP"/>
        </w:rPr>
        <w:t>23.502</w:t>
      </w:r>
      <w:r w:rsidR="005621E5" w:rsidRPr="000D6D0D">
        <w:rPr>
          <w:rFonts w:eastAsia="游明朝"/>
          <w:b/>
          <w:bCs/>
          <w:lang w:eastAsia="ja-JP"/>
        </w:rPr>
        <w:t> </w:t>
      </w:r>
      <w:r w:rsidR="005621E5" w:rsidRPr="000D6D0D">
        <w:rPr>
          <w:rFonts w:eastAsia="游明朝" w:hint="eastAsia"/>
          <w:b/>
          <w:bCs/>
          <w:lang w:eastAsia="ja-JP"/>
        </w:rPr>
        <w:t>[3]</w:t>
      </w:r>
      <w:r w:rsidR="005621E5" w:rsidRPr="000D6D0D">
        <w:rPr>
          <w:rFonts w:eastAsia="游明朝"/>
          <w:b/>
          <w:bCs/>
          <w:lang w:eastAsia="ja-JP"/>
        </w:rPr>
        <w:t>. Therefore, SA2 should be included as a candidate Working Group for the LS</w:t>
      </w:r>
      <w:r w:rsidR="00C5006B" w:rsidRPr="000D6D0D">
        <w:rPr>
          <w:rFonts w:eastAsia="游明朝" w:hint="eastAsia"/>
          <w:b/>
          <w:bCs/>
          <w:lang w:eastAsia="ja-JP"/>
        </w:rPr>
        <w:t xml:space="preserve"> out</w:t>
      </w:r>
      <w:r w:rsidR="005621E5" w:rsidRPr="000D6D0D">
        <w:rPr>
          <w:rFonts w:eastAsia="游明朝" w:hint="eastAsia"/>
          <w:b/>
          <w:bCs/>
          <w:lang w:eastAsia="ja-JP"/>
        </w:rPr>
        <w:t>.</w:t>
      </w:r>
    </w:p>
    <w:p w14:paraId="0829CCF2" w14:textId="074290B4" w:rsidR="00436F72" w:rsidRDefault="00436F72" w:rsidP="00436F72">
      <w:pPr>
        <w:rPr>
          <w:rFonts w:eastAsia="游明朝"/>
          <w:lang w:val="en-US" w:eastAsia="ja-JP"/>
        </w:rPr>
      </w:pPr>
      <w:r w:rsidRPr="000D6D0D">
        <w:rPr>
          <w:rFonts w:eastAsia="游明朝" w:hint="eastAsia"/>
          <w:lang w:eastAsia="ja-JP"/>
        </w:rPr>
        <w:t>Table</w:t>
      </w:r>
      <w:r w:rsidRPr="000D6D0D">
        <w:t> </w:t>
      </w:r>
      <w:r w:rsidRPr="000D6D0D">
        <w:rPr>
          <w:rFonts w:eastAsia="游明朝" w:hint="eastAsia"/>
          <w:lang w:val="en-US" w:eastAsia="ja-JP"/>
        </w:rPr>
        <w:t>10</w:t>
      </w:r>
      <w:r w:rsidRPr="000D6D0D">
        <w:rPr>
          <w:rFonts w:eastAsia="游明朝"/>
          <w:lang w:val="en-US" w:eastAsia="ja-JP"/>
        </w:rPr>
        <w:t>.</w:t>
      </w:r>
      <w:r w:rsidRPr="000D6D0D">
        <w:rPr>
          <w:rFonts w:eastAsia="游明朝" w:hint="eastAsia"/>
          <w:lang w:val="en-US" w:eastAsia="ja-JP"/>
        </w:rPr>
        <w:t>5.</w:t>
      </w:r>
      <w:r w:rsidRPr="000D6D0D">
        <w:rPr>
          <w:rFonts w:eastAsia="游明朝"/>
          <w:lang w:val="en-US" w:eastAsia="ja-JP"/>
        </w:rPr>
        <w:t>1</w:t>
      </w:r>
      <w:r w:rsidRPr="000D6D0D">
        <w:rPr>
          <w:rFonts w:eastAsia="游明朝" w:hint="eastAsia"/>
          <w:lang w:val="en-US" w:eastAsia="ja-JP"/>
        </w:rPr>
        <w:t>54 in clause</w:t>
      </w:r>
      <w:r w:rsidRPr="000D6D0D">
        <w:t> </w:t>
      </w:r>
      <w:r w:rsidRPr="000D6D0D">
        <w:rPr>
          <w:rFonts w:eastAsia="游明朝" w:hint="eastAsia"/>
          <w:lang w:val="en-US" w:eastAsia="ja-JP"/>
        </w:rPr>
        <w:t xml:space="preserve">10.5.6.3 of </w:t>
      </w:r>
      <w:r w:rsidRPr="000D6D0D">
        <w:t>TS 2</w:t>
      </w:r>
      <w:r w:rsidRPr="000D6D0D">
        <w:rPr>
          <w:rFonts w:eastAsiaTheme="minorEastAsia" w:hint="eastAsia"/>
          <w:lang w:eastAsia="ja-JP"/>
        </w:rPr>
        <w:t>4</w:t>
      </w:r>
      <w:r w:rsidRPr="000D6D0D">
        <w:t>.</w:t>
      </w:r>
      <w:r w:rsidRPr="000D6D0D">
        <w:rPr>
          <w:rFonts w:eastAsiaTheme="minorEastAsia" w:hint="eastAsia"/>
          <w:lang w:eastAsia="ja-JP"/>
        </w:rPr>
        <w:t>008</w:t>
      </w:r>
      <w:r w:rsidRPr="000D6D0D">
        <w:rPr>
          <w:lang w:eastAsia="zh-CN"/>
        </w:rPr>
        <w:t> </w:t>
      </w:r>
      <w:r w:rsidRPr="000D6D0D">
        <w:rPr>
          <w:rFonts w:eastAsia="游明朝" w:hint="eastAsia"/>
          <w:lang w:eastAsia="ja-JP"/>
        </w:rPr>
        <w:t xml:space="preserve">[4] </w:t>
      </w:r>
      <w:r w:rsidRPr="000D6D0D">
        <w:rPr>
          <w:rFonts w:eastAsia="游明朝"/>
          <w:lang w:eastAsia="ja-JP"/>
        </w:rPr>
        <w:t>specifies</w:t>
      </w:r>
      <w:r w:rsidRPr="000D6D0D">
        <w:rPr>
          <w:rFonts w:eastAsia="游明朝" w:hint="eastAsia"/>
          <w:lang w:eastAsia="ja-JP"/>
        </w:rPr>
        <w:t xml:space="preserve"> the PCO IE. Solution#2 defines the </w:t>
      </w:r>
      <w:r w:rsidRPr="000D6D0D">
        <w:t>P-CSCF</w:t>
      </w:r>
      <w:r w:rsidRPr="000D6D0D">
        <w:rPr>
          <w:rFonts w:hint="eastAsia"/>
          <w:lang w:eastAsia="ja-JP"/>
        </w:rPr>
        <w:t xml:space="preserve"> status </w:t>
      </w:r>
      <w:r w:rsidRPr="000D6D0D">
        <w:t>indicator</w:t>
      </w:r>
      <w:r w:rsidRPr="000D6D0D">
        <w:rPr>
          <w:rFonts w:eastAsia="游明朝" w:hint="eastAsia"/>
          <w:lang w:eastAsia="ja-JP"/>
        </w:rPr>
        <w:t xml:space="preserve"> </w:t>
      </w:r>
      <w:r w:rsidRPr="000D6D0D">
        <w:rPr>
          <w:rFonts w:eastAsia="游明朝"/>
          <w:lang w:eastAsia="ja-JP"/>
        </w:rPr>
        <w:t>and</w:t>
      </w:r>
      <w:r w:rsidRPr="000D6D0D">
        <w:rPr>
          <w:rFonts w:eastAsia="游明朝" w:hint="eastAsia"/>
          <w:lang w:eastAsia="ja-JP"/>
        </w:rPr>
        <w:t xml:space="preserve"> the </w:t>
      </w:r>
      <w:r w:rsidRPr="000D6D0D">
        <w:rPr>
          <w:lang w:val="en-US"/>
        </w:rPr>
        <w:t>Request Suppression Timer</w:t>
      </w:r>
      <w:r w:rsidRPr="000D6D0D">
        <w:rPr>
          <w:rFonts w:eastAsia="游明朝" w:hint="eastAsia"/>
          <w:lang w:val="en-US" w:eastAsia="ja-JP"/>
        </w:rPr>
        <w:t xml:space="preserve"> as new PCOs. Thus, </w:t>
      </w:r>
      <w:r w:rsidRPr="000D6D0D">
        <w:rPr>
          <w:rFonts w:eastAsia="游明朝" w:hint="eastAsia"/>
          <w:lang w:eastAsia="ja-JP"/>
        </w:rPr>
        <w:t>Table</w:t>
      </w:r>
      <w:r w:rsidRPr="000D6D0D">
        <w:t> </w:t>
      </w:r>
      <w:r w:rsidRPr="000D6D0D">
        <w:rPr>
          <w:rFonts w:eastAsia="游明朝" w:hint="eastAsia"/>
          <w:lang w:val="en-US" w:eastAsia="ja-JP"/>
        </w:rPr>
        <w:t>10</w:t>
      </w:r>
      <w:r w:rsidRPr="000D6D0D">
        <w:rPr>
          <w:rFonts w:eastAsia="游明朝"/>
          <w:lang w:val="en-US" w:eastAsia="ja-JP"/>
        </w:rPr>
        <w:t>.</w:t>
      </w:r>
      <w:r w:rsidRPr="000D6D0D">
        <w:rPr>
          <w:rFonts w:eastAsia="游明朝" w:hint="eastAsia"/>
          <w:lang w:val="en-US" w:eastAsia="ja-JP"/>
        </w:rPr>
        <w:t>5.</w:t>
      </w:r>
      <w:r w:rsidRPr="000D6D0D">
        <w:rPr>
          <w:rFonts w:eastAsia="游明朝"/>
          <w:lang w:val="en-US" w:eastAsia="ja-JP"/>
        </w:rPr>
        <w:t>1</w:t>
      </w:r>
      <w:r w:rsidRPr="000D6D0D">
        <w:rPr>
          <w:rFonts w:eastAsia="游明朝" w:hint="eastAsia"/>
          <w:lang w:val="en-US" w:eastAsia="ja-JP"/>
        </w:rPr>
        <w:t>54 needs to be updated.</w:t>
      </w:r>
    </w:p>
    <w:p w14:paraId="7B70D1AC" w14:textId="2E2B2F73" w:rsidR="0075738B" w:rsidRPr="00254976" w:rsidRDefault="0075738B" w:rsidP="00436F72">
      <w:pPr>
        <w:rPr>
          <w:rFonts w:eastAsia="游明朝" w:hint="eastAsia"/>
          <w:lang w:val="en-US" w:eastAsia="ja-JP"/>
        </w:rPr>
      </w:pPr>
      <w:r w:rsidRPr="000D6D0D">
        <w:rPr>
          <w:rFonts w:eastAsia="游明朝" w:hint="eastAsia"/>
          <w:lang w:eastAsia="ja-JP"/>
        </w:rPr>
        <w:t>Clause</w:t>
      </w:r>
      <w:r w:rsidRPr="000D6D0D">
        <w:rPr>
          <w:lang w:eastAsia="zh-CN"/>
        </w:rPr>
        <w:t> </w:t>
      </w:r>
      <w:r>
        <w:rPr>
          <w:rFonts w:eastAsia="游明朝" w:hint="eastAsia"/>
          <w:lang w:eastAsia="ja-JP"/>
        </w:rPr>
        <w:t>6</w:t>
      </w:r>
      <w:r w:rsidRPr="000D6D0D">
        <w:rPr>
          <w:rFonts w:eastAsia="游明朝" w:hint="eastAsia"/>
          <w:lang w:eastAsia="ja-JP"/>
        </w:rPr>
        <w:t>.3.2.2 i</w:t>
      </w:r>
      <w:r w:rsidRPr="0075738B">
        <w:rPr>
          <w:rFonts w:eastAsia="游明朝" w:hint="eastAsia"/>
          <w:lang w:val="en-US" w:eastAsia="ja-JP"/>
        </w:rPr>
        <w:t xml:space="preserve">n </w:t>
      </w:r>
      <w:r w:rsidRPr="000D6D0D">
        <w:rPr>
          <w:rFonts w:eastAsia="游明朝"/>
          <w:lang w:val="en-US" w:eastAsia="ja-JP"/>
        </w:rPr>
        <w:t>3GPP</w:t>
      </w:r>
      <w:r w:rsidRPr="0075738B">
        <w:rPr>
          <w:rFonts w:eastAsia="游明朝"/>
          <w:lang w:val="en-US" w:eastAsia="ja-JP"/>
        </w:rPr>
        <w:t> </w:t>
      </w:r>
      <w:r w:rsidRPr="000D6D0D">
        <w:rPr>
          <w:rFonts w:eastAsia="游明朝"/>
          <w:lang w:val="en-US" w:eastAsia="ja-JP"/>
        </w:rPr>
        <w:t>TS</w:t>
      </w:r>
      <w:r w:rsidRPr="0075738B">
        <w:rPr>
          <w:rFonts w:eastAsia="游明朝"/>
          <w:lang w:val="en-US" w:eastAsia="ja-JP"/>
        </w:rPr>
        <w:t> </w:t>
      </w:r>
      <w:r w:rsidRPr="0075738B">
        <w:rPr>
          <w:rFonts w:eastAsia="游明朝" w:hint="eastAsia"/>
          <w:lang w:val="en-US" w:eastAsia="ja-JP"/>
        </w:rPr>
        <w:t>2</w:t>
      </w:r>
      <w:r w:rsidRPr="0075738B">
        <w:rPr>
          <w:rFonts w:eastAsia="游明朝" w:hint="eastAsia"/>
          <w:lang w:val="en-US" w:eastAsia="ja-JP"/>
        </w:rPr>
        <w:t>4</w:t>
      </w:r>
      <w:r w:rsidRPr="0075738B">
        <w:rPr>
          <w:rFonts w:eastAsia="游明朝" w:hint="eastAsia"/>
          <w:lang w:val="en-US" w:eastAsia="ja-JP"/>
        </w:rPr>
        <w:t>.50</w:t>
      </w:r>
      <w:r w:rsidRPr="0075738B">
        <w:rPr>
          <w:rFonts w:eastAsia="游明朝" w:hint="eastAsia"/>
          <w:lang w:val="en-US" w:eastAsia="ja-JP"/>
        </w:rPr>
        <w:t>1</w:t>
      </w:r>
      <w:r w:rsidRPr="0075738B">
        <w:rPr>
          <w:rFonts w:eastAsia="游明朝"/>
          <w:lang w:val="en-US" w:eastAsia="ja-JP"/>
        </w:rPr>
        <w:t> </w:t>
      </w:r>
      <w:r w:rsidRPr="0075738B">
        <w:rPr>
          <w:rFonts w:eastAsia="游明朝" w:hint="eastAsia"/>
          <w:lang w:val="en-US" w:eastAsia="ja-JP"/>
        </w:rPr>
        <w:t>[</w:t>
      </w:r>
      <w:r w:rsidRPr="0075738B">
        <w:rPr>
          <w:rFonts w:eastAsia="游明朝" w:hint="eastAsia"/>
          <w:lang w:val="en-US" w:eastAsia="ja-JP"/>
        </w:rPr>
        <w:t>5</w:t>
      </w:r>
      <w:r w:rsidRPr="0075738B">
        <w:rPr>
          <w:rFonts w:eastAsia="游明朝" w:hint="eastAsia"/>
          <w:lang w:val="en-US" w:eastAsia="ja-JP"/>
        </w:rPr>
        <w:t>]</w:t>
      </w:r>
      <w:r w:rsidRPr="0075738B">
        <w:rPr>
          <w:rFonts w:eastAsia="游明朝" w:hint="eastAsia"/>
          <w:lang w:val="en-US" w:eastAsia="ja-JP"/>
        </w:rPr>
        <w:t xml:space="preserve"> </w:t>
      </w:r>
      <w:r>
        <w:rPr>
          <w:rFonts w:eastAsia="游明朝" w:hint="eastAsia"/>
          <w:lang w:val="en-US" w:eastAsia="ja-JP"/>
        </w:rPr>
        <w:t xml:space="preserve">specifies </w:t>
      </w:r>
      <w:r w:rsidRPr="0075738B">
        <w:rPr>
          <w:rFonts w:eastAsia="游明朝"/>
          <w:lang w:val="en-US" w:eastAsia="ja-JP"/>
        </w:rPr>
        <w:t>Network-requested PDU session modification procedure initiation</w:t>
      </w:r>
      <w:r>
        <w:rPr>
          <w:rFonts w:eastAsia="游明朝" w:hint="eastAsia"/>
          <w:lang w:val="en-US" w:eastAsia="ja-JP"/>
        </w:rPr>
        <w:t xml:space="preserve">. </w:t>
      </w:r>
      <w:r w:rsidRPr="0075738B">
        <w:rPr>
          <w:rFonts w:eastAsia="游明朝"/>
          <w:lang w:val="en-US" w:eastAsia="ja-JP"/>
        </w:rPr>
        <w:t xml:space="preserve">When </w:t>
      </w:r>
      <w:proofErr w:type="gramStart"/>
      <w:r w:rsidRPr="000D6D0D">
        <w:t>he</w:t>
      </w:r>
      <w:proofErr w:type="gramEnd"/>
      <w:r w:rsidRPr="000D6D0D">
        <w:t xml:space="preserve"> UE </w:t>
      </w:r>
      <w:r w:rsidRPr="000D6D0D">
        <w:rPr>
          <w:rFonts w:hint="eastAsia"/>
          <w:lang w:eastAsia="ja-JP"/>
        </w:rPr>
        <w:t xml:space="preserve">supports </w:t>
      </w:r>
      <w:r w:rsidRPr="000D6D0D">
        <w:rPr>
          <w:lang w:eastAsia="ja-JP"/>
        </w:rPr>
        <w:t>the</w:t>
      </w:r>
      <w:r w:rsidRPr="000D6D0D">
        <w:rPr>
          <w:rFonts w:hint="eastAsia"/>
          <w:lang w:eastAsia="ja-JP"/>
        </w:rPr>
        <w:t xml:space="preserve"> </w:t>
      </w:r>
      <w:r w:rsidRPr="000D6D0D">
        <w:rPr>
          <w:lang w:eastAsia="ja-JP"/>
        </w:rPr>
        <w:t>P-CSCF</w:t>
      </w:r>
      <w:r w:rsidRPr="000D6D0D">
        <w:rPr>
          <w:rFonts w:hint="eastAsia"/>
          <w:lang w:eastAsia="ja-JP"/>
        </w:rPr>
        <w:t xml:space="preserve"> status</w:t>
      </w:r>
      <w:r w:rsidRPr="000D6D0D">
        <w:rPr>
          <w:lang w:eastAsia="ja-JP"/>
        </w:rPr>
        <w:t xml:space="preserve"> notification</w:t>
      </w:r>
      <w:r w:rsidRPr="000D6D0D">
        <w:rPr>
          <w:rFonts w:eastAsia="游明朝" w:hint="eastAsia"/>
          <w:lang w:eastAsia="ja-JP"/>
        </w:rPr>
        <w:t xml:space="preserve"> feature</w:t>
      </w:r>
      <w:r w:rsidRPr="000D6D0D">
        <w:t>,</w:t>
      </w:r>
      <w:r w:rsidRPr="0075738B">
        <w:rPr>
          <w:rFonts w:eastAsia="游明朝"/>
          <w:lang w:val="en-US" w:eastAsia="ja-JP"/>
        </w:rPr>
        <w:t xml:space="preserve"> if the network-requested PDU session modification procedure is triggered for </w:t>
      </w:r>
      <w:r w:rsidR="00254976">
        <w:rPr>
          <w:rFonts w:eastAsia="游明朝" w:hint="eastAsia"/>
          <w:lang w:val="en-US" w:eastAsia="ja-JP"/>
        </w:rPr>
        <w:t xml:space="preserve">the P-CSCF failure </w:t>
      </w:r>
      <w:r w:rsidRPr="0075738B">
        <w:rPr>
          <w:rFonts w:eastAsia="游明朝" w:hint="eastAsia"/>
          <w:lang w:val="en-US" w:eastAsia="ja-JP"/>
        </w:rPr>
        <w:t>notification</w:t>
      </w:r>
      <w:r w:rsidRPr="0075738B">
        <w:rPr>
          <w:rFonts w:eastAsia="游明朝"/>
          <w:lang w:val="en-US" w:eastAsia="ja-JP"/>
        </w:rPr>
        <w:t xml:space="preserve">, the SMF </w:t>
      </w:r>
      <w:r w:rsidR="00254976">
        <w:rPr>
          <w:rFonts w:eastAsia="游明朝" w:hint="eastAsia"/>
          <w:lang w:val="en-US" w:eastAsia="ja-JP"/>
        </w:rPr>
        <w:t xml:space="preserve">needs to </w:t>
      </w:r>
      <w:r w:rsidRPr="0075738B">
        <w:rPr>
          <w:rFonts w:eastAsia="游明朝" w:hint="eastAsia"/>
          <w:lang w:val="en-US" w:eastAsia="ja-JP"/>
        </w:rPr>
        <w:t>include</w:t>
      </w:r>
      <w:r w:rsidRPr="0075738B">
        <w:rPr>
          <w:rFonts w:eastAsia="游明朝"/>
          <w:lang w:val="en-US" w:eastAsia="ja-JP"/>
        </w:rPr>
        <w:t xml:space="preserve"> </w:t>
      </w:r>
      <w:r w:rsidRPr="0075738B">
        <w:rPr>
          <w:rFonts w:eastAsia="游明朝" w:hint="eastAsia"/>
          <w:lang w:val="en-US" w:eastAsia="ja-JP"/>
        </w:rPr>
        <w:t xml:space="preserve">the </w:t>
      </w:r>
      <w:r w:rsidRPr="0075738B">
        <w:rPr>
          <w:rFonts w:eastAsia="游明朝"/>
          <w:lang w:val="en-US" w:eastAsia="ja-JP"/>
        </w:rPr>
        <w:t>Request Suppression Timer in the PDU SESSION MODIFICATION COMMAND message.</w:t>
      </w:r>
    </w:p>
    <w:p w14:paraId="4D7EC4D2" w14:textId="76B025AC" w:rsidR="006F2E53" w:rsidRPr="00436F72" w:rsidRDefault="00436F72" w:rsidP="001664BA">
      <w:pPr>
        <w:rPr>
          <w:rFonts w:eastAsia="游明朝"/>
          <w:b/>
          <w:bCs/>
          <w:lang w:eastAsia="ja-JP"/>
        </w:rPr>
      </w:pPr>
      <w:r w:rsidRPr="000D6D0D">
        <w:rPr>
          <w:rFonts w:eastAsia="游明朝"/>
          <w:b/>
          <w:bCs/>
          <w:lang w:eastAsia="ja-JP"/>
        </w:rPr>
        <w:t xml:space="preserve">Observation </w:t>
      </w:r>
      <w:r w:rsidRPr="000D6D0D">
        <w:rPr>
          <w:rFonts w:eastAsia="游明朝" w:hint="eastAsia"/>
          <w:b/>
          <w:bCs/>
          <w:lang w:eastAsia="ja-JP"/>
        </w:rPr>
        <w:t>2</w:t>
      </w:r>
      <w:r w:rsidRPr="000D6D0D">
        <w:rPr>
          <w:rFonts w:eastAsia="游明朝"/>
          <w:b/>
          <w:bCs/>
          <w:lang w:eastAsia="ja-JP"/>
        </w:rPr>
        <w:t>: Solution #2 has potential impacts on 3GPP TS </w:t>
      </w:r>
      <w:r w:rsidRPr="000D6D0D">
        <w:rPr>
          <w:rFonts w:eastAsia="游明朝" w:hint="eastAsia"/>
          <w:b/>
          <w:bCs/>
          <w:lang w:eastAsia="ja-JP"/>
        </w:rPr>
        <w:t>24.008</w:t>
      </w:r>
      <w:r w:rsidRPr="000D6D0D">
        <w:rPr>
          <w:rFonts w:eastAsia="游明朝"/>
          <w:b/>
          <w:bCs/>
          <w:lang w:eastAsia="ja-JP"/>
        </w:rPr>
        <w:t> </w:t>
      </w:r>
      <w:r w:rsidRPr="000D6D0D">
        <w:rPr>
          <w:rFonts w:eastAsia="游明朝" w:hint="eastAsia"/>
          <w:b/>
          <w:bCs/>
          <w:lang w:eastAsia="ja-JP"/>
        </w:rPr>
        <w:t>[4]</w:t>
      </w:r>
      <w:r w:rsidR="00254976">
        <w:rPr>
          <w:rFonts w:eastAsia="游明朝" w:hint="eastAsia"/>
          <w:b/>
          <w:bCs/>
          <w:lang w:eastAsia="ja-JP"/>
        </w:rPr>
        <w:t xml:space="preserve"> and </w:t>
      </w:r>
      <w:r w:rsidR="00254976" w:rsidRPr="00254976">
        <w:rPr>
          <w:rFonts w:eastAsia="游明朝"/>
          <w:b/>
          <w:bCs/>
          <w:lang w:eastAsia="ja-JP"/>
        </w:rPr>
        <w:t>3GPP TS </w:t>
      </w:r>
      <w:r w:rsidR="00254976" w:rsidRPr="00254976">
        <w:rPr>
          <w:rFonts w:eastAsia="游明朝" w:hint="eastAsia"/>
          <w:b/>
          <w:bCs/>
          <w:lang w:eastAsia="ja-JP"/>
        </w:rPr>
        <w:t>24.501</w:t>
      </w:r>
      <w:r w:rsidR="00254976" w:rsidRPr="00254976">
        <w:rPr>
          <w:rFonts w:eastAsia="游明朝"/>
          <w:b/>
          <w:bCs/>
          <w:lang w:eastAsia="ja-JP"/>
        </w:rPr>
        <w:t> </w:t>
      </w:r>
      <w:r w:rsidR="00254976" w:rsidRPr="00254976">
        <w:rPr>
          <w:rFonts w:eastAsia="游明朝" w:hint="eastAsia"/>
          <w:b/>
          <w:bCs/>
          <w:lang w:eastAsia="ja-JP"/>
        </w:rPr>
        <w:t>[5]</w:t>
      </w:r>
      <w:r w:rsidRPr="000D6D0D">
        <w:rPr>
          <w:rFonts w:eastAsia="游明朝"/>
          <w:b/>
          <w:bCs/>
          <w:lang w:eastAsia="ja-JP"/>
        </w:rPr>
        <w:t xml:space="preserve">. Therefore, </w:t>
      </w:r>
      <w:r w:rsidRPr="000D6D0D">
        <w:rPr>
          <w:rFonts w:eastAsia="游明朝" w:hint="eastAsia"/>
          <w:b/>
          <w:bCs/>
          <w:lang w:eastAsia="ja-JP"/>
        </w:rPr>
        <w:t>CT1</w:t>
      </w:r>
      <w:r w:rsidRPr="000D6D0D">
        <w:rPr>
          <w:rFonts w:eastAsia="游明朝"/>
          <w:b/>
          <w:bCs/>
          <w:lang w:eastAsia="ja-JP"/>
        </w:rPr>
        <w:t xml:space="preserve"> should be included as a candidate Working Group for the LS out</w:t>
      </w:r>
      <w:r w:rsidRPr="000D6D0D">
        <w:rPr>
          <w:rFonts w:eastAsia="游明朝" w:hint="eastAsia"/>
          <w:b/>
          <w:bCs/>
          <w:lang w:eastAsia="ja-JP"/>
        </w:rPr>
        <w:t>.</w:t>
      </w:r>
    </w:p>
    <w:p w14:paraId="2CE5F008" w14:textId="77777777" w:rsidR="001664BA" w:rsidRPr="004C288A" w:rsidRDefault="001664BA" w:rsidP="001664BA">
      <w:pPr>
        <w:pStyle w:val="1"/>
        <w:rPr>
          <w:rFonts w:eastAsia="游明朝"/>
          <w:lang w:eastAsia="ja-JP"/>
        </w:rPr>
      </w:pPr>
      <w:r>
        <w:rPr>
          <w:rFonts w:eastAsia="游明朝" w:hint="eastAsia"/>
          <w:lang w:eastAsia="ja-JP"/>
        </w:rPr>
        <w:lastRenderedPageBreak/>
        <w:t>3</w:t>
      </w:r>
      <w:r w:rsidRPr="004C288A">
        <w:rPr>
          <w:lang w:eastAsia="zh-CN"/>
        </w:rPr>
        <w:t>.</w:t>
      </w:r>
      <w:r w:rsidRPr="004C288A">
        <w:rPr>
          <w:rFonts w:eastAsiaTheme="minorEastAsia" w:hint="eastAsia"/>
          <w:lang w:eastAsia="ja-JP"/>
        </w:rPr>
        <w:t xml:space="preserve"> </w:t>
      </w:r>
      <w:r>
        <w:rPr>
          <w:rFonts w:eastAsiaTheme="minorEastAsia" w:hint="eastAsia"/>
          <w:lang w:eastAsia="ja-JP"/>
        </w:rPr>
        <w:t>Proposal</w:t>
      </w:r>
    </w:p>
    <w:p w14:paraId="0C363C26" w14:textId="08883DEC" w:rsidR="001664BA" w:rsidRPr="001223C4" w:rsidRDefault="001664BA" w:rsidP="001664BA">
      <w:pPr>
        <w:rPr>
          <w:lang w:eastAsia="ko-KR"/>
        </w:rPr>
      </w:pPr>
      <w:r w:rsidRPr="001223C4">
        <w:rPr>
          <w:rFonts w:hint="eastAsia"/>
          <w:lang w:eastAsia="ko-KR"/>
        </w:rPr>
        <w:t>I</w:t>
      </w:r>
      <w:r w:rsidRPr="001223C4">
        <w:rPr>
          <w:lang w:eastAsia="ko-KR"/>
        </w:rPr>
        <w:t>t is proposed that</w:t>
      </w:r>
      <w:r w:rsidRPr="001223C4">
        <w:rPr>
          <w:rFonts w:hint="eastAsia"/>
          <w:lang w:eastAsia="ko-KR"/>
        </w:rPr>
        <w:t xml:space="preserve"> </w:t>
      </w:r>
      <w:r w:rsidR="00436F72">
        <w:rPr>
          <w:rFonts w:eastAsia="游明朝" w:hint="eastAsia"/>
          <w:lang w:eastAsia="ja-JP"/>
        </w:rPr>
        <w:t>SA2</w:t>
      </w:r>
      <w:r w:rsidR="00436F72" w:rsidRPr="00436F72">
        <w:rPr>
          <w:rFonts w:hint="eastAsia"/>
          <w:lang w:eastAsia="ko-KR"/>
        </w:rPr>
        <w:t xml:space="preserve"> and CT1 </w:t>
      </w:r>
      <w:r w:rsidR="00436F72" w:rsidRPr="00436F72">
        <w:rPr>
          <w:lang w:eastAsia="ko-KR"/>
        </w:rPr>
        <w:t>should be included as a candidate Working Group for the LS out</w:t>
      </w:r>
      <w:r w:rsidR="00436F72" w:rsidRPr="00436F72">
        <w:rPr>
          <w:rFonts w:hint="eastAsia"/>
          <w:lang w:eastAsia="ko-KR"/>
        </w:rPr>
        <w:t>.</w:t>
      </w:r>
    </w:p>
    <w:p w14:paraId="17AE3E19" w14:textId="77777777" w:rsidR="001664BA" w:rsidRPr="00736589" w:rsidRDefault="001664BA" w:rsidP="001664BA">
      <w:pPr>
        <w:pStyle w:val="1"/>
        <w:rPr>
          <w:rFonts w:eastAsia="游明朝"/>
          <w:lang w:eastAsia="ja-JP"/>
        </w:rPr>
      </w:pPr>
      <w:r>
        <w:rPr>
          <w:rFonts w:eastAsia="游明朝" w:hint="eastAsia"/>
          <w:lang w:eastAsia="ja-JP"/>
        </w:rPr>
        <w:t>4</w:t>
      </w:r>
      <w:r w:rsidRPr="00736589">
        <w:rPr>
          <w:lang w:eastAsia="zh-CN"/>
        </w:rPr>
        <w:t>.</w:t>
      </w:r>
      <w:r w:rsidRPr="00736589">
        <w:rPr>
          <w:rFonts w:eastAsiaTheme="minorEastAsia" w:hint="eastAsia"/>
          <w:lang w:eastAsia="ja-JP"/>
        </w:rPr>
        <w:t xml:space="preserve"> Reference</w:t>
      </w:r>
    </w:p>
    <w:p w14:paraId="574265D9" w14:textId="23BA9BB8" w:rsidR="00C5006B" w:rsidRDefault="00C5006B" w:rsidP="00C5006B">
      <w:pPr>
        <w:keepLines/>
        <w:ind w:left="1702" w:hanging="1418"/>
        <w:rPr>
          <w:lang w:eastAsia="zh-CN"/>
        </w:rPr>
      </w:pPr>
      <w:r w:rsidRPr="006A3DED">
        <w:rPr>
          <w:lang w:eastAsia="zh-CN"/>
        </w:rPr>
        <w:t>[</w:t>
      </w:r>
      <w:r>
        <w:rPr>
          <w:rFonts w:eastAsia="游明朝" w:hint="eastAsia"/>
          <w:lang w:eastAsia="ja-JP"/>
        </w:rPr>
        <w:t>1</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6F891D7A" w14:textId="0EEF460B" w:rsidR="00C5006B" w:rsidRDefault="00C5006B" w:rsidP="00C5006B">
      <w:pPr>
        <w:keepLines/>
        <w:ind w:left="1702" w:hanging="1418"/>
        <w:rPr>
          <w:rFonts w:eastAsia="游明朝"/>
          <w:lang w:eastAsia="ja-JP"/>
        </w:rPr>
      </w:pPr>
      <w:r w:rsidRPr="006A3DED">
        <w:rPr>
          <w:lang w:eastAsia="zh-CN"/>
        </w:rPr>
        <w:t>[</w:t>
      </w:r>
      <w:r>
        <w:rPr>
          <w:rFonts w:eastAsia="游明朝" w:hint="eastAsia"/>
          <w:lang w:eastAsia="ja-JP"/>
        </w:rPr>
        <w:t>2</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0AFA76D7" w14:textId="2BF4C9EC" w:rsidR="00AA5C2F" w:rsidRPr="00AA5C2F" w:rsidRDefault="00AA5C2F" w:rsidP="00AA5C2F">
      <w:pPr>
        <w:pStyle w:val="EX"/>
        <w:rPr>
          <w:rFonts w:eastAsia="游明朝"/>
          <w:lang w:eastAsia="ja-JP"/>
        </w:rPr>
      </w:pPr>
      <w:r w:rsidRPr="003964A6">
        <w:t>[</w:t>
      </w:r>
      <w:r w:rsidRPr="003964A6">
        <w:rPr>
          <w:noProof/>
        </w:rPr>
        <w:t>3</w:t>
      </w:r>
      <w:r w:rsidRPr="003964A6">
        <w:t>]</w:t>
      </w:r>
      <w:r w:rsidRPr="003964A6">
        <w:tab/>
        <w:t>3GPP TS 23.502: "Procedures for the 5G System; Stage 2".</w:t>
      </w:r>
    </w:p>
    <w:p w14:paraId="7A33B64F" w14:textId="4C51DCD8" w:rsidR="001664BA" w:rsidRDefault="00C5006B" w:rsidP="00AA5C2F">
      <w:pPr>
        <w:keepLines/>
        <w:ind w:left="1702" w:hanging="1418"/>
        <w:rPr>
          <w:rFonts w:eastAsia="游明朝"/>
          <w:lang w:eastAsia="ja-JP"/>
        </w:rPr>
      </w:pPr>
      <w:r w:rsidRPr="004B5783">
        <w:rPr>
          <w:rFonts w:eastAsia="游明朝" w:hint="eastAsia"/>
          <w:lang w:eastAsia="ja-JP"/>
        </w:rPr>
        <w:t>[</w:t>
      </w:r>
      <w:r w:rsidR="00AA5C2F">
        <w:rPr>
          <w:rFonts w:eastAsia="游明朝" w:hint="eastAsia"/>
          <w:lang w:eastAsia="ja-JP"/>
        </w:rPr>
        <w:t>4</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5DDC3807" w14:textId="07E07E96" w:rsidR="00254976" w:rsidRPr="00254976" w:rsidRDefault="00254976" w:rsidP="00254976">
      <w:pPr>
        <w:keepLines/>
        <w:ind w:left="1702" w:hanging="1418"/>
        <w:rPr>
          <w:rFonts w:eastAsia="游明朝" w:hint="eastAsia"/>
          <w:lang w:eastAsia="ja-JP"/>
        </w:rPr>
      </w:pPr>
      <w:r w:rsidRPr="006A3DED">
        <w:rPr>
          <w:lang w:eastAsia="zh-CN"/>
        </w:rPr>
        <w:t>[</w:t>
      </w:r>
      <w:r>
        <w:rPr>
          <w:rFonts w:eastAsia="游明朝" w:hint="eastAsia"/>
          <w:lang w:eastAsia="ja-JP"/>
        </w:rPr>
        <w:t>5</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t>;</w:t>
      </w:r>
      <w:r>
        <w:rPr>
          <w:rFonts w:hint="eastAsia"/>
          <w:lang w:eastAsia="ja-JP"/>
        </w:rPr>
        <w:t xml:space="preserve"> Stage 3</w:t>
      </w:r>
      <w:r w:rsidRPr="006A3DED">
        <w:rPr>
          <w:lang w:eastAsia="zh-CN"/>
        </w:rPr>
        <w:t>".</w:t>
      </w:r>
    </w:p>
    <w:sectPr w:rsidR="00254976" w:rsidRPr="00254976"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0EF96" w14:textId="77777777" w:rsidR="0036405B" w:rsidRDefault="0036405B">
      <w:r>
        <w:separator/>
      </w:r>
    </w:p>
  </w:endnote>
  <w:endnote w:type="continuationSeparator" w:id="0">
    <w:p w14:paraId="4B8EA408" w14:textId="77777777" w:rsidR="0036405B" w:rsidRDefault="00364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B8198" w14:textId="77777777" w:rsidR="0036405B" w:rsidRDefault="0036405B">
      <w:r>
        <w:separator/>
      </w:r>
    </w:p>
  </w:footnote>
  <w:footnote w:type="continuationSeparator" w:id="0">
    <w:p w14:paraId="666F6948" w14:textId="77777777" w:rsidR="0036405B" w:rsidRDefault="00364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27725"/>
    <w:rsid w:val="000320A6"/>
    <w:rsid w:val="00032D56"/>
    <w:rsid w:val="00032F27"/>
    <w:rsid w:val="000345E4"/>
    <w:rsid w:val="0003711D"/>
    <w:rsid w:val="00037D47"/>
    <w:rsid w:val="000418F6"/>
    <w:rsid w:val="00043C2D"/>
    <w:rsid w:val="00043E25"/>
    <w:rsid w:val="0004575F"/>
    <w:rsid w:val="0004663E"/>
    <w:rsid w:val="00046A82"/>
    <w:rsid w:val="00047AB3"/>
    <w:rsid w:val="00052F28"/>
    <w:rsid w:val="000540B6"/>
    <w:rsid w:val="00057D08"/>
    <w:rsid w:val="000613D0"/>
    <w:rsid w:val="00062124"/>
    <w:rsid w:val="000645D1"/>
    <w:rsid w:val="000666D0"/>
    <w:rsid w:val="00066856"/>
    <w:rsid w:val="00066FC4"/>
    <w:rsid w:val="00067212"/>
    <w:rsid w:val="00070AC1"/>
    <w:rsid w:val="00070F86"/>
    <w:rsid w:val="00071778"/>
    <w:rsid w:val="00072536"/>
    <w:rsid w:val="0007268C"/>
    <w:rsid w:val="00072AAF"/>
    <w:rsid w:val="00072DD2"/>
    <w:rsid w:val="00073A58"/>
    <w:rsid w:val="000745FC"/>
    <w:rsid w:val="00082F50"/>
    <w:rsid w:val="00096639"/>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3FEE"/>
    <w:rsid w:val="000C4F15"/>
    <w:rsid w:val="000C6598"/>
    <w:rsid w:val="000C69BA"/>
    <w:rsid w:val="000D0B57"/>
    <w:rsid w:val="000D152E"/>
    <w:rsid w:val="000D21B8"/>
    <w:rsid w:val="000D21C2"/>
    <w:rsid w:val="000D6D0D"/>
    <w:rsid w:val="000D759A"/>
    <w:rsid w:val="000D7A02"/>
    <w:rsid w:val="000E02A0"/>
    <w:rsid w:val="000E04EC"/>
    <w:rsid w:val="000E1029"/>
    <w:rsid w:val="000E2A8D"/>
    <w:rsid w:val="000E4516"/>
    <w:rsid w:val="000E54AE"/>
    <w:rsid w:val="000F2C43"/>
    <w:rsid w:val="000F367E"/>
    <w:rsid w:val="000F3C23"/>
    <w:rsid w:val="0010115D"/>
    <w:rsid w:val="00104133"/>
    <w:rsid w:val="00105C19"/>
    <w:rsid w:val="00112E9C"/>
    <w:rsid w:val="001162DD"/>
    <w:rsid w:val="00116BDF"/>
    <w:rsid w:val="00117C19"/>
    <w:rsid w:val="00121E39"/>
    <w:rsid w:val="00122835"/>
    <w:rsid w:val="00123E4D"/>
    <w:rsid w:val="00124111"/>
    <w:rsid w:val="00130776"/>
    <w:rsid w:val="00130F69"/>
    <w:rsid w:val="00131959"/>
    <w:rsid w:val="0013241F"/>
    <w:rsid w:val="001331BA"/>
    <w:rsid w:val="00134E89"/>
    <w:rsid w:val="00142F65"/>
    <w:rsid w:val="00143552"/>
    <w:rsid w:val="00143832"/>
    <w:rsid w:val="00144D3B"/>
    <w:rsid w:val="001461A7"/>
    <w:rsid w:val="00147AC5"/>
    <w:rsid w:val="001508DA"/>
    <w:rsid w:val="0015094A"/>
    <w:rsid w:val="00150E4F"/>
    <w:rsid w:val="00151C96"/>
    <w:rsid w:val="00153ECA"/>
    <w:rsid w:val="00155E83"/>
    <w:rsid w:val="00157B92"/>
    <w:rsid w:val="001627B7"/>
    <w:rsid w:val="00162CDE"/>
    <w:rsid w:val="0016570C"/>
    <w:rsid w:val="001664BA"/>
    <w:rsid w:val="00166F21"/>
    <w:rsid w:val="0016716A"/>
    <w:rsid w:val="00170C1B"/>
    <w:rsid w:val="0017190D"/>
    <w:rsid w:val="001765DC"/>
    <w:rsid w:val="001766CB"/>
    <w:rsid w:val="00182401"/>
    <w:rsid w:val="0018311B"/>
    <w:rsid w:val="00183134"/>
    <w:rsid w:val="00183255"/>
    <w:rsid w:val="001836DB"/>
    <w:rsid w:val="001858CE"/>
    <w:rsid w:val="00185F29"/>
    <w:rsid w:val="0018767F"/>
    <w:rsid w:val="00190633"/>
    <w:rsid w:val="00191E6B"/>
    <w:rsid w:val="00192773"/>
    <w:rsid w:val="00193317"/>
    <w:rsid w:val="00193863"/>
    <w:rsid w:val="00195D33"/>
    <w:rsid w:val="00197ADA"/>
    <w:rsid w:val="001A0474"/>
    <w:rsid w:val="001A17E4"/>
    <w:rsid w:val="001A1EDC"/>
    <w:rsid w:val="001A2542"/>
    <w:rsid w:val="001B278F"/>
    <w:rsid w:val="001B5040"/>
    <w:rsid w:val="001B5C2B"/>
    <w:rsid w:val="001B77E2"/>
    <w:rsid w:val="001B77F1"/>
    <w:rsid w:val="001B7D60"/>
    <w:rsid w:val="001C1E4F"/>
    <w:rsid w:val="001C28B3"/>
    <w:rsid w:val="001C4B17"/>
    <w:rsid w:val="001C631E"/>
    <w:rsid w:val="001C6D89"/>
    <w:rsid w:val="001D0CC7"/>
    <w:rsid w:val="001D25E6"/>
    <w:rsid w:val="001D4C82"/>
    <w:rsid w:val="001E2EB5"/>
    <w:rsid w:val="001E4114"/>
    <w:rsid w:val="001E41F3"/>
    <w:rsid w:val="001E4810"/>
    <w:rsid w:val="001E73A4"/>
    <w:rsid w:val="001F151F"/>
    <w:rsid w:val="001F171B"/>
    <w:rsid w:val="001F1875"/>
    <w:rsid w:val="001F3B42"/>
    <w:rsid w:val="001F64D4"/>
    <w:rsid w:val="00200D83"/>
    <w:rsid w:val="0020619A"/>
    <w:rsid w:val="002106E8"/>
    <w:rsid w:val="0021138D"/>
    <w:rsid w:val="00211617"/>
    <w:rsid w:val="00212096"/>
    <w:rsid w:val="002153AE"/>
    <w:rsid w:val="002157F9"/>
    <w:rsid w:val="00216490"/>
    <w:rsid w:val="002215F3"/>
    <w:rsid w:val="002222BF"/>
    <w:rsid w:val="002254E8"/>
    <w:rsid w:val="00227A2F"/>
    <w:rsid w:val="00227FE0"/>
    <w:rsid w:val="00231568"/>
    <w:rsid w:val="00232FD1"/>
    <w:rsid w:val="00233F51"/>
    <w:rsid w:val="00236A00"/>
    <w:rsid w:val="00241597"/>
    <w:rsid w:val="00241702"/>
    <w:rsid w:val="00243E0E"/>
    <w:rsid w:val="00245D37"/>
    <w:rsid w:val="00246591"/>
    <w:rsid w:val="0024668B"/>
    <w:rsid w:val="002467A4"/>
    <w:rsid w:val="00251768"/>
    <w:rsid w:val="00251EDC"/>
    <w:rsid w:val="00252989"/>
    <w:rsid w:val="00253ADE"/>
    <w:rsid w:val="00253F7D"/>
    <w:rsid w:val="00254976"/>
    <w:rsid w:val="00256F77"/>
    <w:rsid w:val="00257E69"/>
    <w:rsid w:val="002618E8"/>
    <w:rsid w:val="002619EC"/>
    <w:rsid w:val="00262B91"/>
    <w:rsid w:val="00263332"/>
    <w:rsid w:val="0026770F"/>
    <w:rsid w:val="00267A77"/>
    <w:rsid w:val="00272357"/>
    <w:rsid w:val="00275D12"/>
    <w:rsid w:val="0027688C"/>
    <w:rsid w:val="00276C23"/>
    <w:rsid w:val="00276F11"/>
    <w:rsid w:val="0027780F"/>
    <w:rsid w:val="002828A6"/>
    <w:rsid w:val="00284AE0"/>
    <w:rsid w:val="002852C5"/>
    <w:rsid w:val="002907DA"/>
    <w:rsid w:val="00291D12"/>
    <w:rsid w:val="00293492"/>
    <w:rsid w:val="0029387A"/>
    <w:rsid w:val="0029664C"/>
    <w:rsid w:val="002970B6"/>
    <w:rsid w:val="002A0D1A"/>
    <w:rsid w:val="002A17D0"/>
    <w:rsid w:val="002A3025"/>
    <w:rsid w:val="002A41A6"/>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F2D"/>
    <w:rsid w:val="002E48BE"/>
    <w:rsid w:val="002E6115"/>
    <w:rsid w:val="002E6DE9"/>
    <w:rsid w:val="002F1D33"/>
    <w:rsid w:val="002F22F7"/>
    <w:rsid w:val="002F2855"/>
    <w:rsid w:val="002F4FF2"/>
    <w:rsid w:val="002F6340"/>
    <w:rsid w:val="003006A1"/>
    <w:rsid w:val="00301432"/>
    <w:rsid w:val="00305C60"/>
    <w:rsid w:val="00311AE1"/>
    <w:rsid w:val="003120F2"/>
    <w:rsid w:val="0031342B"/>
    <w:rsid w:val="00313FF3"/>
    <w:rsid w:val="003142BA"/>
    <w:rsid w:val="0031475F"/>
    <w:rsid w:val="00314A94"/>
    <w:rsid w:val="00315BD4"/>
    <w:rsid w:val="0031728B"/>
    <w:rsid w:val="00324965"/>
    <w:rsid w:val="00324E79"/>
    <w:rsid w:val="0032540F"/>
    <w:rsid w:val="00327212"/>
    <w:rsid w:val="00327C8B"/>
    <w:rsid w:val="0033044F"/>
    <w:rsid w:val="00330643"/>
    <w:rsid w:val="003325BB"/>
    <w:rsid w:val="0033562A"/>
    <w:rsid w:val="0034079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05B"/>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7A2"/>
    <w:rsid w:val="003B2CE5"/>
    <w:rsid w:val="003B6A92"/>
    <w:rsid w:val="003B6CEE"/>
    <w:rsid w:val="003B79C7"/>
    <w:rsid w:val="003B79F5"/>
    <w:rsid w:val="003C48B3"/>
    <w:rsid w:val="003C6315"/>
    <w:rsid w:val="003C6E1E"/>
    <w:rsid w:val="003D0A5D"/>
    <w:rsid w:val="003D0B7A"/>
    <w:rsid w:val="003D1EF4"/>
    <w:rsid w:val="003D27C0"/>
    <w:rsid w:val="003D4476"/>
    <w:rsid w:val="003D521F"/>
    <w:rsid w:val="003D54AE"/>
    <w:rsid w:val="003D7C63"/>
    <w:rsid w:val="003E0714"/>
    <w:rsid w:val="003E29EF"/>
    <w:rsid w:val="003E480B"/>
    <w:rsid w:val="003E662A"/>
    <w:rsid w:val="003E7398"/>
    <w:rsid w:val="003F053A"/>
    <w:rsid w:val="003F1D22"/>
    <w:rsid w:val="003F2282"/>
    <w:rsid w:val="003F3318"/>
    <w:rsid w:val="003F4118"/>
    <w:rsid w:val="003F4B38"/>
    <w:rsid w:val="003F5B65"/>
    <w:rsid w:val="003F69B9"/>
    <w:rsid w:val="00400B2F"/>
    <w:rsid w:val="00400F8C"/>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1F5A"/>
    <w:rsid w:val="00432B41"/>
    <w:rsid w:val="0043386A"/>
    <w:rsid w:val="0043426F"/>
    <w:rsid w:val="00435765"/>
    <w:rsid w:val="0043578C"/>
    <w:rsid w:val="00435799"/>
    <w:rsid w:val="00436232"/>
    <w:rsid w:val="00436BAB"/>
    <w:rsid w:val="00436F72"/>
    <w:rsid w:val="004405AA"/>
    <w:rsid w:val="00440801"/>
    <w:rsid w:val="00440825"/>
    <w:rsid w:val="00441C58"/>
    <w:rsid w:val="00443403"/>
    <w:rsid w:val="004505DF"/>
    <w:rsid w:val="00453C12"/>
    <w:rsid w:val="00456AA3"/>
    <w:rsid w:val="00461F91"/>
    <w:rsid w:val="0046583E"/>
    <w:rsid w:val="00466C53"/>
    <w:rsid w:val="004676B6"/>
    <w:rsid w:val="00470298"/>
    <w:rsid w:val="0047236C"/>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0BC"/>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05FF"/>
    <w:rsid w:val="005214EF"/>
    <w:rsid w:val="00524F81"/>
    <w:rsid w:val="005257FD"/>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458F"/>
    <w:rsid w:val="005556DE"/>
    <w:rsid w:val="00555F40"/>
    <w:rsid w:val="00556FE4"/>
    <w:rsid w:val="005602CE"/>
    <w:rsid w:val="00560F94"/>
    <w:rsid w:val="005618C3"/>
    <w:rsid w:val="005621E5"/>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E56DB"/>
    <w:rsid w:val="005F12A2"/>
    <w:rsid w:val="005F163F"/>
    <w:rsid w:val="005F2725"/>
    <w:rsid w:val="005F335A"/>
    <w:rsid w:val="005F3937"/>
    <w:rsid w:val="00601063"/>
    <w:rsid w:val="0060287A"/>
    <w:rsid w:val="00606094"/>
    <w:rsid w:val="0061048B"/>
    <w:rsid w:val="006132DD"/>
    <w:rsid w:val="0061415B"/>
    <w:rsid w:val="00616FC0"/>
    <w:rsid w:val="006177EA"/>
    <w:rsid w:val="00617B6F"/>
    <w:rsid w:val="00617B73"/>
    <w:rsid w:val="00621ED3"/>
    <w:rsid w:val="006224BB"/>
    <w:rsid w:val="0062622F"/>
    <w:rsid w:val="00626473"/>
    <w:rsid w:val="006319B9"/>
    <w:rsid w:val="00631EA0"/>
    <w:rsid w:val="006330BB"/>
    <w:rsid w:val="00643317"/>
    <w:rsid w:val="006436C3"/>
    <w:rsid w:val="00643A45"/>
    <w:rsid w:val="0064529D"/>
    <w:rsid w:val="00645DF8"/>
    <w:rsid w:val="00646C0A"/>
    <w:rsid w:val="00653A40"/>
    <w:rsid w:val="00654B7A"/>
    <w:rsid w:val="00656C07"/>
    <w:rsid w:val="00661116"/>
    <w:rsid w:val="00663819"/>
    <w:rsid w:val="00663B04"/>
    <w:rsid w:val="00663CF9"/>
    <w:rsid w:val="00664277"/>
    <w:rsid w:val="00664899"/>
    <w:rsid w:val="006671F3"/>
    <w:rsid w:val="006672C2"/>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6E49"/>
    <w:rsid w:val="006E21FB"/>
    <w:rsid w:val="006E292A"/>
    <w:rsid w:val="006E2BF6"/>
    <w:rsid w:val="006F0DC8"/>
    <w:rsid w:val="006F2788"/>
    <w:rsid w:val="006F2BC4"/>
    <w:rsid w:val="006F2E53"/>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474"/>
    <w:rsid w:val="00753D9A"/>
    <w:rsid w:val="00755650"/>
    <w:rsid w:val="0075738B"/>
    <w:rsid w:val="00760EF9"/>
    <w:rsid w:val="00763642"/>
    <w:rsid w:val="00764209"/>
    <w:rsid w:val="0076430C"/>
    <w:rsid w:val="0077020D"/>
    <w:rsid w:val="0077259F"/>
    <w:rsid w:val="0077338D"/>
    <w:rsid w:val="007737BA"/>
    <w:rsid w:val="007760E6"/>
    <w:rsid w:val="00776375"/>
    <w:rsid w:val="00782559"/>
    <w:rsid w:val="00783A8B"/>
    <w:rsid w:val="00783CAB"/>
    <w:rsid w:val="0078554A"/>
    <w:rsid w:val="00785A70"/>
    <w:rsid w:val="007873D8"/>
    <w:rsid w:val="0078750E"/>
    <w:rsid w:val="00787DA4"/>
    <w:rsid w:val="00790179"/>
    <w:rsid w:val="007938F2"/>
    <w:rsid w:val="00795DC0"/>
    <w:rsid w:val="00795EA1"/>
    <w:rsid w:val="00797E34"/>
    <w:rsid w:val="00797EEB"/>
    <w:rsid w:val="007B1D6D"/>
    <w:rsid w:val="007B2321"/>
    <w:rsid w:val="007B3508"/>
    <w:rsid w:val="007B3C92"/>
    <w:rsid w:val="007B4183"/>
    <w:rsid w:val="007B49E1"/>
    <w:rsid w:val="007B512A"/>
    <w:rsid w:val="007B58FB"/>
    <w:rsid w:val="007C01CC"/>
    <w:rsid w:val="007C2097"/>
    <w:rsid w:val="007C2F14"/>
    <w:rsid w:val="007C6CA5"/>
    <w:rsid w:val="007C7597"/>
    <w:rsid w:val="007C77B7"/>
    <w:rsid w:val="007D0C15"/>
    <w:rsid w:val="007D176A"/>
    <w:rsid w:val="007D5180"/>
    <w:rsid w:val="007D553C"/>
    <w:rsid w:val="007D716D"/>
    <w:rsid w:val="007E098F"/>
    <w:rsid w:val="007E207E"/>
    <w:rsid w:val="007E5A1D"/>
    <w:rsid w:val="007E6510"/>
    <w:rsid w:val="007F0372"/>
    <w:rsid w:val="007F0625"/>
    <w:rsid w:val="007F180A"/>
    <w:rsid w:val="007F4105"/>
    <w:rsid w:val="0080491D"/>
    <w:rsid w:val="00804D1F"/>
    <w:rsid w:val="00810A7B"/>
    <w:rsid w:val="008112FF"/>
    <w:rsid w:val="0081144C"/>
    <w:rsid w:val="0081290D"/>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C4E88"/>
    <w:rsid w:val="008C58D6"/>
    <w:rsid w:val="008D357F"/>
    <w:rsid w:val="008E4502"/>
    <w:rsid w:val="008E4659"/>
    <w:rsid w:val="008E5690"/>
    <w:rsid w:val="008E633D"/>
    <w:rsid w:val="008E6B80"/>
    <w:rsid w:val="008E7FB6"/>
    <w:rsid w:val="008F226A"/>
    <w:rsid w:val="008F2787"/>
    <w:rsid w:val="008F686C"/>
    <w:rsid w:val="00900DD5"/>
    <w:rsid w:val="00902212"/>
    <w:rsid w:val="00905113"/>
    <w:rsid w:val="00912398"/>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2E16"/>
    <w:rsid w:val="00934375"/>
    <w:rsid w:val="00934C4E"/>
    <w:rsid w:val="009352DE"/>
    <w:rsid w:val="0093578B"/>
    <w:rsid w:val="00935A70"/>
    <w:rsid w:val="009404FF"/>
    <w:rsid w:val="00943DC1"/>
    <w:rsid w:val="0094525F"/>
    <w:rsid w:val="00945CB4"/>
    <w:rsid w:val="00951482"/>
    <w:rsid w:val="009526F1"/>
    <w:rsid w:val="00956B1E"/>
    <w:rsid w:val="009573EC"/>
    <w:rsid w:val="00957521"/>
    <w:rsid w:val="00961C98"/>
    <w:rsid w:val="00962081"/>
    <w:rsid w:val="009629FD"/>
    <w:rsid w:val="00963215"/>
    <w:rsid w:val="00963D50"/>
    <w:rsid w:val="00965317"/>
    <w:rsid w:val="00965686"/>
    <w:rsid w:val="00967BFF"/>
    <w:rsid w:val="00967D83"/>
    <w:rsid w:val="00970910"/>
    <w:rsid w:val="009717F8"/>
    <w:rsid w:val="00977045"/>
    <w:rsid w:val="00977E65"/>
    <w:rsid w:val="00980218"/>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4CDC"/>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527C"/>
    <w:rsid w:val="00A2600A"/>
    <w:rsid w:val="00A2613B"/>
    <w:rsid w:val="00A27A50"/>
    <w:rsid w:val="00A30621"/>
    <w:rsid w:val="00A3111C"/>
    <w:rsid w:val="00A32441"/>
    <w:rsid w:val="00A3669C"/>
    <w:rsid w:val="00A37613"/>
    <w:rsid w:val="00A44971"/>
    <w:rsid w:val="00A45323"/>
    <w:rsid w:val="00A46E59"/>
    <w:rsid w:val="00A47938"/>
    <w:rsid w:val="00A47DC9"/>
    <w:rsid w:val="00A47E70"/>
    <w:rsid w:val="00A521C3"/>
    <w:rsid w:val="00A52219"/>
    <w:rsid w:val="00A52CB8"/>
    <w:rsid w:val="00A533E3"/>
    <w:rsid w:val="00A553CF"/>
    <w:rsid w:val="00A61686"/>
    <w:rsid w:val="00A61EC7"/>
    <w:rsid w:val="00A63E0F"/>
    <w:rsid w:val="00A66209"/>
    <w:rsid w:val="00A662E5"/>
    <w:rsid w:val="00A667D0"/>
    <w:rsid w:val="00A67C3B"/>
    <w:rsid w:val="00A7077A"/>
    <w:rsid w:val="00A721B7"/>
    <w:rsid w:val="00A72DCE"/>
    <w:rsid w:val="00A733C9"/>
    <w:rsid w:val="00A752A4"/>
    <w:rsid w:val="00A752C5"/>
    <w:rsid w:val="00A76CA1"/>
    <w:rsid w:val="00A771D1"/>
    <w:rsid w:val="00A80313"/>
    <w:rsid w:val="00A81D8B"/>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A5C2F"/>
    <w:rsid w:val="00AB037E"/>
    <w:rsid w:val="00AB0810"/>
    <w:rsid w:val="00AB124C"/>
    <w:rsid w:val="00AB35A9"/>
    <w:rsid w:val="00AB50BE"/>
    <w:rsid w:val="00AB62B8"/>
    <w:rsid w:val="00AC1222"/>
    <w:rsid w:val="00AC50BD"/>
    <w:rsid w:val="00AC77EF"/>
    <w:rsid w:val="00AC7923"/>
    <w:rsid w:val="00AC7C4E"/>
    <w:rsid w:val="00AD07D5"/>
    <w:rsid w:val="00AD2654"/>
    <w:rsid w:val="00AD30D1"/>
    <w:rsid w:val="00AD3585"/>
    <w:rsid w:val="00AD524B"/>
    <w:rsid w:val="00AD5C0C"/>
    <w:rsid w:val="00AD7C25"/>
    <w:rsid w:val="00AE1A35"/>
    <w:rsid w:val="00AE2CD7"/>
    <w:rsid w:val="00AE4D95"/>
    <w:rsid w:val="00AE7997"/>
    <w:rsid w:val="00AF14BF"/>
    <w:rsid w:val="00AF16FA"/>
    <w:rsid w:val="00AF2FA6"/>
    <w:rsid w:val="00AF558B"/>
    <w:rsid w:val="00AF627C"/>
    <w:rsid w:val="00AF674D"/>
    <w:rsid w:val="00AF6B24"/>
    <w:rsid w:val="00AF6EFA"/>
    <w:rsid w:val="00B03597"/>
    <w:rsid w:val="00B04EBD"/>
    <w:rsid w:val="00B067F9"/>
    <w:rsid w:val="00B076C6"/>
    <w:rsid w:val="00B07772"/>
    <w:rsid w:val="00B1230A"/>
    <w:rsid w:val="00B1340F"/>
    <w:rsid w:val="00B139CF"/>
    <w:rsid w:val="00B14E04"/>
    <w:rsid w:val="00B15826"/>
    <w:rsid w:val="00B22F26"/>
    <w:rsid w:val="00B258BB"/>
    <w:rsid w:val="00B31457"/>
    <w:rsid w:val="00B31BDA"/>
    <w:rsid w:val="00B32762"/>
    <w:rsid w:val="00B34600"/>
    <w:rsid w:val="00B357DE"/>
    <w:rsid w:val="00B36C16"/>
    <w:rsid w:val="00B36DCB"/>
    <w:rsid w:val="00B37DDD"/>
    <w:rsid w:val="00B40142"/>
    <w:rsid w:val="00B40DA9"/>
    <w:rsid w:val="00B43444"/>
    <w:rsid w:val="00B43914"/>
    <w:rsid w:val="00B44F44"/>
    <w:rsid w:val="00B45980"/>
    <w:rsid w:val="00B46237"/>
    <w:rsid w:val="00B47938"/>
    <w:rsid w:val="00B53D3B"/>
    <w:rsid w:val="00B56B20"/>
    <w:rsid w:val="00B57063"/>
    <w:rsid w:val="00B57359"/>
    <w:rsid w:val="00B60CF3"/>
    <w:rsid w:val="00B65DD7"/>
    <w:rsid w:val="00B66361"/>
    <w:rsid w:val="00B66D06"/>
    <w:rsid w:val="00B708C5"/>
    <w:rsid w:val="00B70D58"/>
    <w:rsid w:val="00B70D7F"/>
    <w:rsid w:val="00B7239E"/>
    <w:rsid w:val="00B725B3"/>
    <w:rsid w:val="00B72AC8"/>
    <w:rsid w:val="00B73C7C"/>
    <w:rsid w:val="00B7587B"/>
    <w:rsid w:val="00B76442"/>
    <w:rsid w:val="00B7710E"/>
    <w:rsid w:val="00B823D6"/>
    <w:rsid w:val="00B82B94"/>
    <w:rsid w:val="00B864C8"/>
    <w:rsid w:val="00B87C21"/>
    <w:rsid w:val="00B87C9D"/>
    <w:rsid w:val="00B90032"/>
    <w:rsid w:val="00B91267"/>
    <w:rsid w:val="00B917AC"/>
    <w:rsid w:val="00B92267"/>
    <w:rsid w:val="00B9268B"/>
    <w:rsid w:val="00B92835"/>
    <w:rsid w:val="00B92C58"/>
    <w:rsid w:val="00BA1E1A"/>
    <w:rsid w:val="00BA2E8B"/>
    <w:rsid w:val="00BA36C1"/>
    <w:rsid w:val="00BA3ACC"/>
    <w:rsid w:val="00BA3E1A"/>
    <w:rsid w:val="00BA51DE"/>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4BFF"/>
    <w:rsid w:val="00BC6099"/>
    <w:rsid w:val="00BC7AF8"/>
    <w:rsid w:val="00BC7C3B"/>
    <w:rsid w:val="00BD0266"/>
    <w:rsid w:val="00BD086C"/>
    <w:rsid w:val="00BD0D21"/>
    <w:rsid w:val="00BD1DEB"/>
    <w:rsid w:val="00BD20BC"/>
    <w:rsid w:val="00BD279D"/>
    <w:rsid w:val="00BD3B6F"/>
    <w:rsid w:val="00BD4FA1"/>
    <w:rsid w:val="00BE3769"/>
    <w:rsid w:val="00BE4AE1"/>
    <w:rsid w:val="00BE4DF7"/>
    <w:rsid w:val="00BE5EED"/>
    <w:rsid w:val="00BF0675"/>
    <w:rsid w:val="00BF3228"/>
    <w:rsid w:val="00BF47E4"/>
    <w:rsid w:val="00C0260A"/>
    <w:rsid w:val="00C04B96"/>
    <w:rsid w:val="00C05C05"/>
    <w:rsid w:val="00C0610D"/>
    <w:rsid w:val="00C06141"/>
    <w:rsid w:val="00C0632F"/>
    <w:rsid w:val="00C066D6"/>
    <w:rsid w:val="00C11003"/>
    <w:rsid w:val="00C156C0"/>
    <w:rsid w:val="00C16338"/>
    <w:rsid w:val="00C16CF2"/>
    <w:rsid w:val="00C17975"/>
    <w:rsid w:val="00C21836"/>
    <w:rsid w:val="00C24B11"/>
    <w:rsid w:val="00C31593"/>
    <w:rsid w:val="00C333B4"/>
    <w:rsid w:val="00C339AD"/>
    <w:rsid w:val="00C366B6"/>
    <w:rsid w:val="00C37922"/>
    <w:rsid w:val="00C4136E"/>
    <w:rsid w:val="00C415C3"/>
    <w:rsid w:val="00C45188"/>
    <w:rsid w:val="00C473A1"/>
    <w:rsid w:val="00C47932"/>
    <w:rsid w:val="00C5006B"/>
    <w:rsid w:val="00C524E5"/>
    <w:rsid w:val="00C546D0"/>
    <w:rsid w:val="00C557B5"/>
    <w:rsid w:val="00C55AF1"/>
    <w:rsid w:val="00C601C9"/>
    <w:rsid w:val="00C61D93"/>
    <w:rsid w:val="00C646B7"/>
    <w:rsid w:val="00C64843"/>
    <w:rsid w:val="00C67999"/>
    <w:rsid w:val="00C7116F"/>
    <w:rsid w:val="00C713E0"/>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541D"/>
    <w:rsid w:val="00CD573F"/>
    <w:rsid w:val="00CD5FC1"/>
    <w:rsid w:val="00CE0CD6"/>
    <w:rsid w:val="00CE17FE"/>
    <w:rsid w:val="00CE22D1"/>
    <w:rsid w:val="00CE4346"/>
    <w:rsid w:val="00CE4514"/>
    <w:rsid w:val="00CE45F8"/>
    <w:rsid w:val="00CE6BC0"/>
    <w:rsid w:val="00CF0EE8"/>
    <w:rsid w:val="00CF1329"/>
    <w:rsid w:val="00CF227F"/>
    <w:rsid w:val="00CF2D0D"/>
    <w:rsid w:val="00CF334E"/>
    <w:rsid w:val="00CF39F5"/>
    <w:rsid w:val="00D006D2"/>
    <w:rsid w:val="00D01B47"/>
    <w:rsid w:val="00D01DBC"/>
    <w:rsid w:val="00D02370"/>
    <w:rsid w:val="00D02D06"/>
    <w:rsid w:val="00D04777"/>
    <w:rsid w:val="00D06761"/>
    <w:rsid w:val="00D06D67"/>
    <w:rsid w:val="00D07163"/>
    <w:rsid w:val="00D07648"/>
    <w:rsid w:val="00D11584"/>
    <w:rsid w:val="00D12FF1"/>
    <w:rsid w:val="00D13026"/>
    <w:rsid w:val="00D13361"/>
    <w:rsid w:val="00D15023"/>
    <w:rsid w:val="00D15EE4"/>
    <w:rsid w:val="00D17188"/>
    <w:rsid w:val="00D17447"/>
    <w:rsid w:val="00D20C54"/>
    <w:rsid w:val="00D21E42"/>
    <w:rsid w:val="00D2255D"/>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5629F"/>
    <w:rsid w:val="00D6209E"/>
    <w:rsid w:val="00D63042"/>
    <w:rsid w:val="00D63CC8"/>
    <w:rsid w:val="00D641A9"/>
    <w:rsid w:val="00D6500A"/>
    <w:rsid w:val="00D65623"/>
    <w:rsid w:val="00D67621"/>
    <w:rsid w:val="00D7468E"/>
    <w:rsid w:val="00D74CFB"/>
    <w:rsid w:val="00D82500"/>
    <w:rsid w:val="00D82AEC"/>
    <w:rsid w:val="00D84110"/>
    <w:rsid w:val="00D84538"/>
    <w:rsid w:val="00D868EB"/>
    <w:rsid w:val="00D87C3D"/>
    <w:rsid w:val="00D87E25"/>
    <w:rsid w:val="00D9045A"/>
    <w:rsid w:val="00D908E8"/>
    <w:rsid w:val="00D910CA"/>
    <w:rsid w:val="00D91951"/>
    <w:rsid w:val="00D94A8F"/>
    <w:rsid w:val="00D976CB"/>
    <w:rsid w:val="00D97A07"/>
    <w:rsid w:val="00DA4EB6"/>
    <w:rsid w:val="00DB28FD"/>
    <w:rsid w:val="00DB72BB"/>
    <w:rsid w:val="00DC0D58"/>
    <w:rsid w:val="00DC1AD8"/>
    <w:rsid w:val="00DC1ADC"/>
    <w:rsid w:val="00DC2CED"/>
    <w:rsid w:val="00DC2EEA"/>
    <w:rsid w:val="00DD103B"/>
    <w:rsid w:val="00DD1EAF"/>
    <w:rsid w:val="00DD1F25"/>
    <w:rsid w:val="00DD6760"/>
    <w:rsid w:val="00DD735B"/>
    <w:rsid w:val="00DD7C38"/>
    <w:rsid w:val="00DE38D2"/>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306D"/>
    <w:rsid w:val="00E44F6F"/>
    <w:rsid w:val="00E47C5A"/>
    <w:rsid w:val="00E525D5"/>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072D"/>
    <w:rsid w:val="00E85C5F"/>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B6604"/>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1AA"/>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441"/>
    <w:rsid w:val="00F627D2"/>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E67"/>
    <w:rsid w:val="00F94EB3"/>
    <w:rsid w:val="00F95419"/>
    <w:rsid w:val="00F95CA3"/>
    <w:rsid w:val="00FA0B78"/>
    <w:rsid w:val="00FA13F8"/>
    <w:rsid w:val="00FA358E"/>
    <w:rsid w:val="00FA3CC5"/>
    <w:rsid w:val="00FA6E0C"/>
    <w:rsid w:val="00FB0A18"/>
    <w:rsid w:val="00FB0A5A"/>
    <w:rsid w:val="00FB3029"/>
    <w:rsid w:val="00FB3829"/>
    <w:rsid w:val="00FB537B"/>
    <w:rsid w:val="00FB5F93"/>
    <w:rsid w:val="00FB6386"/>
    <w:rsid w:val="00FB641F"/>
    <w:rsid w:val="00FB6920"/>
    <w:rsid w:val="00FB7B24"/>
    <w:rsid w:val="00FC4738"/>
    <w:rsid w:val="00FC4B4B"/>
    <w:rsid w:val="00FC4D6B"/>
    <w:rsid w:val="00FC520B"/>
    <w:rsid w:val="00FC6BF7"/>
    <w:rsid w:val="00FD0C4D"/>
    <w:rsid w:val="00FD0CB5"/>
    <w:rsid w:val="00FD1747"/>
    <w:rsid w:val="00FD20B2"/>
    <w:rsid w:val="00FD4402"/>
    <w:rsid w:val="00FD4E3E"/>
    <w:rsid w:val="00FD53FD"/>
    <w:rsid w:val="00FD54C5"/>
    <w:rsid w:val="00FD5594"/>
    <w:rsid w:val="00FD7944"/>
    <w:rsid w:val="00FD7DA6"/>
    <w:rsid w:val="00FE0258"/>
    <w:rsid w:val="00FE197E"/>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006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character" w:customStyle="1" w:styleId="EXChar">
    <w:name w:val="EX Char"/>
    <w:locked/>
    <w:rsid w:val="00AA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91295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31764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56E1B7-044A-4CB7-91DF-481310E34C30}">
  <ds:schemaRefs>
    <ds:schemaRef ds:uri="http://schemas.microsoft.com/sharepoint/v3/contenttype/forms"/>
  </ds:schemaRefs>
</ds:datastoreItem>
</file>

<file path=customXml/itemProps2.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4.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4294959536</TotalTime>
  <Pages>1</Pages>
  <Words>580</Words>
  <Characters>3312</Characters>
  <Application>Microsoft Office Word</Application>
  <DocSecurity>0</DocSecurity>
  <Lines>27</Lines>
  <Paragraphs>7</Paragraphs>
  <ScaleCrop>false</ScaleCrop>
  <HeadingPairs>
    <vt:vector size="8" baseType="variant">
      <vt:variant>
        <vt:lpstr>タイトル</vt:lpstr>
      </vt:variant>
      <vt:variant>
        <vt:i4>1</vt:i4>
      </vt:variant>
      <vt:variant>
        <vt:lpstr>見出し</vt:lpstr>
      </vt:variant>
      <vt:variant>
        <vt:i4>5</vt:i4>
      </vt:variant>
      <vt:variant>
        <vt:lpstr>Title</vt:lpstr>
      </vt:variant>
      <vt:variant>
        <vt:i4>1</vt:i4>
      </vt:variant>
      <vt:variant>
        <vt:lpstr>Titel</vt:lpstr>
      </vt:variant>
      <vt:variant>
        <vt:i4>1</vt:i4>
      </vt:variant>
    </vt:vector>
  </HeadingPairs>
  <TitlesOfParts>
    <vt:vector size="8" baseType="lpstr">
      <vt:lpstr>3GPP Change Request</vt:lpstr>
      <vt:lpstr/>
      <vt:lpstr>1. Introduction</vt:lpstr>
      <vt:lpstr>2. Discussion</vt:lpstr>
      <vt:lpstr>3. Proposal</vt:lpstr>
      <vt:lpstr>4. Reference</vt:lpstr>
      <vt:lpstr>3GPP Change Request</vt:lpstr>
      <vt:lpstr>3GPP Change Request</vt:lpstr>
    </vt:vector>
  </TitlesOfParts>
  <Company>3GPP Support Team</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90</cp:revision>
  <cp:lastPrinted>1900-01-01T00:00:00Z</cp:lastPrinted>
  <dcterms:created xsi:type="dcterms:W3CDTF">2025-07-31T09:53:00Z</dcterms:created>
  <dcterms:modified xsi:type="dcterms:W3CDTF">2025-11-07T12:07:00Z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